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069D5" w14:textId="4CE8F849" w:rsidR="00DE76D2" w:rsidRDefault="00DE76D2" w:rsidP="00DE76D2">
      <w:pPr>
        <w:widowControl/>
        <w:spacing w:after="0"/>
        <w:rPr>
          <w:rFonts w:eastAsiaTheme="majorEastAsia" w:cstheme="majorBidi"/>
          <w:b/>
          <w:sz w:val="22"/>
          <w:szCs w:val="22"/>
        </w:rPr>
      </w:pPr>
    </w:p>
    <w:p w14:paraId="31C9056B" w14:textId="77777777" w:rsidR="00430EED" w:rsidRPr="007E6B11" w:rsidRDefault="00F13572" w:rsidP="00430EED">
      <w:pPr>
        <w:pStyle w:val="Heading1"/>
        <w:numPr>
          <w:ilvl w:val="0"/>
          <w:numId w:val="3"/>
        </w:numPr>
        <w:spacing w:after="0"/>
        <w:ind w:left="431" w:hanging="431"/>
        <w:contextualSpacing w:val="0"/>
        <w:rPr>
          <w:rFonts w:eastAsiaTheme="majorEastAsia" w:cstheme="majorBidi"/>
          <w:color w:val="auto"/>
          <w:sz w:val="22"/>
          <w:szCs w:val="22"/>
        </w:rPr>
      </w:pPr>
      <w:bookmarkStart w:id="0" w:name="_Toc436814728"/>
      <w:bookmarkStart w:id="1" w:name="_Toc54260975"/>
      <w:r w:rsidRPr="007E6B11">
        <w:rPr>
          <w:rFonts w:eastAsiaTheme="majorEastAsia" w:cstheme="majorBidi"/>
          <w:color w:val="auto"/>
          <w:sz w:val="22"/>
          <w:szCs w:val="22"/>
        </w:rPr>
        <w:lastRenderedPageBreak/>
        <w:t>P</w:t>
      </w:r>
      <w:r w:rsidR="00430EED" w:rsidRPr="007E6B11">
        <w:rPr>
          <w:rFonts w:eastAsiaTheme="majorEastAsia" w:cstheme="majorBidi"/>
          <w:color w:val="auto"/>
          <w:sz w:val="22"/>
          <w:szCs w:val="22"/>
        </w:rPr>
        <w:t>RILOGE – OBRAZCI</w:t>
      </w:r>
      <w:bookmarkEnd w:id="0"/>
      <w:bookmarkEnd w:id="1"/>
    </w:p>
    <w:p w14:paraId="07E1A939" w14:textId="77777777" w:rsidR="00430EED" w:rsidRPr="004B3360" w:rsidRDefault="00430EED" w:rsidP="009637CB">
      <w:pPr>
        <w:widowControl/>
        <w:spacing w:after="0"/>
        <w:contextualSpacing/>
        <w:rPr>
          <w:rFonts w:ascii="Calibri" w:eastAsia="Times New Roman" w:hAnsi="Calibri" w:cs="Times New Roman"/>
          <w:sz w:val="22"/>
          <w:szCs w:val="22"/>
          <w:u w:val="single"/>
          <w:lang w:eastAsia="sl-SI"/>
        </w:rPr>
      </w:pPr>
    </w:p>
    <w:p w14:paraId="7725B0E4" w14:textId="77777777" w:rsidR="004B3360" w:rsidRPr="004B3360" w:rsidRDefault="004B3360" w:rsidP="009637CB">
      <w:pPr>
        <w:widowControl/>
        <w:spacing w:after="0"/>
        <w:rPr>
          <w:rFonts w:ascii="Calibri" w:eastAsia="Times New Roman" w:hAnsi="Calibri" w:cs="Times New Roman"/>
          <w:sz w:val="22"/>
          <w:szCs w:val="22"/>
          <w:lang w:eastAsia="sl-SI"/>
        </w:rPr>
      </w:pPr>
      <w:r w:rsidRPr="004B3360">
        <w:rPr>
          <w:rFonts w:ascii="Calibri" w:eastAsia="Times New Roman" w:hAnsi="Calibri" w:cs="Times New Roman"/>
          <w:sz w:val="22"/>
          <w:szCs w:val="22"/>
          <w:lang w:eastAsia="sl-SI"/>
        </w:rPr>
        <w:t>Ponudnik mora v sklopu oddaje ponudbe predložiti spodaj navedene obrazce:</w:t>
      </w:r>
    </w:p>
    <w:p w14:paraId="7C001C13" w14:textId="77777777" w:rsidR="004B3360" w:rsidRPr="004B3360" w:rsidRDefault="004B3360" w:rsidP="009637CB">
      <w:pPr>
        <w:widowControl/>
        <w:spacing w:after="0"/>
        <w:contextualSpacing/>
        <w:rPr>
          <w:rFonts w:ascii="Calibri" w:eastAsia="Times New Roman" w:hAnsi="Calibri" w:cs="Times New Roman"/>
          <w:sz w:val="22"/>
          <w:szCs w:val="22"/>
          <w:u w:val="single"/>
          <w:lang w:eastAsia="sl-SI"/>
        </w:rPr>
      </w:pPr>
    </w:p>
    <w:p w14:paraId="2B4211D8" w14:textId="77777777" w:rsidR="004B3360" w:rsidRPr="00577BEA" w:rsidRDefault="004B3360" w:rsidP="00F61005">
      <w:pPr>
        <w:widowControl/>
        <w:numPr>
          <w:ilvl w:val="0"/>
          <w:numId w:val="19"/>
        </w:numPr>
        <w:spacing w:after="0"/>
        <w:contextualSpacing/>
        <w:jc w:val="left"/>
        <w:rPr>
          <w:rFonts w:ascii="Calibri" w:eastAsia="Times New Roman" w:hAnsi="Calibri" w:cs="Times New Roman"/>
          <w:sz w:val="22"/>
          <w:szCs w:val="22"/>
          <w:u w:val="single"/>
          <w:lang w:eastAsia="sl-SI"/>
        </w:rPr>
      </w:pPr>
      <w:r w:rsidRPr="00577BEA">
        <w:rPr>
          <w:rFonts w:ascii="Calibri" w:eastAsia="Times New Roman" w:hAnsi="Calibri" w:cs="Times New Roman"/>
          <w:sz w:val="22"/>
          <w:szCs w:val="22"/>
          <w:u w:val="single"/>
          <w:lang w:eastAsia="sl-SI"/>
        </w:rPr>
        <w:t>Predložiti v poljubni obliki (Word, PDF, …)</w:t>
      </w:r>
    </w:p>
    <w:p w14:paraId="20B35892" w14:textId="77777777" w:rsidR="004B3360" w:rsidRPr="00577BEA" w:rsidRDefault="009637CB" w:rsidP="00F61005">
      <w:pPr>
        <w:widowControl/>
        <w:numPr>
          <w:ilvl w:val="1"/>
          <w:numId w:val="19"/>
        </w:numPr>
        <w:spacing w:after="0"/>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lang w:eastAsia="sl-SI"/>
        </w:rPr>
        <w:t>1</w:t>
      </w:r>
      <w:r w:rsidR="004B3360" w:rsidRPr="00577BEA">
        <w:rPr>
          <w:rFonts w:ascii="Calibri" w:eastAsia="Times New Roman" w:hAnsi="Calibri" w:cs="Times New Roman"/>
          <w:sz w:val="22"/>
          <w:szCs w:val="22"/>
          <w:lang w:eastAsia="sl-SI"/>
        </w:rPr>
        <w:t xml:space="preserve">. </w:t>
      </w:r>
      <w:r w:rsidR="009D071E" w:rsidRPr="00577BEA">
        <w:rPr>
          <w:rFonts w:ascii="Calibri" w:eastAsia="Times New Roman" w:hAnsi="Calibri" w:cs="Times New Roman"/>
          <w:sz w:val="22"/>
          <w:szCs w:val="22"/>
          <w:lang w:eastAsia="sl-SI"/>
        </w:rPr>
        <w:t xml:space="preserve">Obrazec - </w:t>
      </w:r>
      <w:r w:rsidR="004B3360" w:rsidRPr="00577BEA">
        <w:rPr>
          <w:rFonts w:ascii="Calibri" w:eastAsia="Times New Roman" w:hAnsi="Calibri" w:cs="Times New Roman"/>
          <w:sz w:val="22"/>
          <w:szCs w:val="22"/>
          <w:lang w:eastAsia="sl-SI"/>
        </w:rPr>
        <w:t>Podatki o ponudniku</w:t>
      </w:r>
    </w:p>
    <w:p w14:paraId="1B59AF5C" w14:textId="77777777" w:rsidR="00791D7E" w:rsidRPr="00577BEA" w:rsidRDefault="00AB6119" w:rsidP="00791D7E">
      <w:pPr>
        <w:widowControl/>
        <w:numPr>
          <w:ilvl w:val="1"/>
          <w:numId w:val="19"/>
        </w:numPr>
        <w:spacing w:after="0"/>
        <w:ind w:left="1434" w:hanging="357"/>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2</w:t>
      </w:r>
      <w:r w:rsidR="00791D7E" w:rsidRPr="00577BEA">
        <w:rPr>
          <w:rFonts w:ascii="Calibri" w:eastAsia="Times New Roman" w:hAnsi="Calibri" w:cs="Times New Roman"/>
          <w:sz w:val="22"/>
          <w:szCs w:val="22"/>
          <w:lang w:eastAsia="sl-SI"/>
        </w:rPr>
        <w:t>. Obrazec - Referenca - POGOJ</w:t>
      </w:r>
    </w:p>
    <w:p w14:paraId="5AA9197D" w14:textId="77777777" w:rsidR="009D071E" w:rsidRPr="00577BEA" w:rsidRDefault="00AB6119" w:rsidP="00F61005">
      <w:pPr>
        <w:widowControl/>
        <w:numPr>
          <w:ilvl w:val="1"/>
          <w:numId w:val="19"/>
        </w:numPr>
        <w:spacing w:after="0"/>
        <w:ind w:left="1434" w:hanging="357"/>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4</w:t>
      </w:r>
      <w:r w:rsidR="009D071E" w:rsidRPr="00577BEA">
        <w:rPr>
          <w:rFonts w:ascii="Calibri" w:eastAsia="Times New Roman" w:hAnsi="Calibri" w:cs="Times New Roman"/>
          <w:sz w:val="22"/>
          <w:szCs w:val="22"/>
          <w:lang w:eastAsia="sl-SI"/>
        </w:rPr>
        <w:t xml:space="preserve">. Obrazec </w:t>
      </w:r>
      <w:r w:rsidR="0016462E" w:rsidRPr="00577BEA">
        <w:rPr>
          <w:rFonts w:ascii="Calibri" w:eastAsia="Times New Roman" w:hAnsi="Calibri" w:cs="Times New Roman"/>
          <w:sz w:val="22"/>
          <w:szCs w:val="22"/>
          <w:lang w:eastAsia="sl-SI"/>
        </w:rPr>
        <w:t>-</w:t>
      </w:r>
      <w:r w:rsidR="009D071E" w:rsidRPr="00577BEA">
        <w:rPr>
          <w:rFonts w:ascii="Calibri" w:eastAsia="Times New Roman" w:hAnsi="Calibri" w:cs="Times New Roman"/>
          <w:sz w:val="22"/>
          <w:szCs w:val="22"/>
          <w:lang w:eastAsia="sl-SI"/>
        </w:rPr>
        <w:t xml:space="preserve"> Seznam kadrov</w:t>
      </w:r>
    </w:p>
    <w:p w14:paraId="2443ABAD" w14:textId="77777777" w:rsidR="00D4362D" w:rsidRPr="00577BEA" w:rsidRDefault="00AB6119" w:rsidP="00F61005">
      <w:pPr>
        <w:widowControl/>
        <w:numPr>
          <w:ilvl w:val="1"/>
          <w:numId w:val="1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8</w:t>
      </w:r>
      <w:r w:rsidR="00D4362D" w:rsidRPr="00577BEA">
        <w:rPr>
          <w:rFonts w:ascii="Calibri" w:eastAsia="Times New Roman" w:hAnsi="Calibri" w:cs="Times New Roman"/>
          <w:sz w:val="22"/>
          <w:szCs w:val="22"/>
          <w:lang w:eastAsia="sl-SI"/>
        </w:rPr>
        <w:t>. Bančna garancija za dobro izvedbo pogodbenih obveznosti</w:t>
      </w:r>
    </w:p>
    <w:p w14:paraId="531DC877" w14:textId="77777777" w:rsidR="009D071E" w:rsidRPr="00577BEA" w:rsidRDefault="00AB6119" w:rsidP="00F61005">
      <w:pPr>
        <w:widowControl/>
        <w:numPr>
          <w:ilvl w:val="1"/>
          <w:numId w:val="19"/>
        </w:numPr>
        <w:spacing w:after="0"/>
        <w:ind w:left="1434" w:hanging="357"/>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9</w:t>
      </w:r>
      <w:r w:rsidR="004B3360" w:rsidRPr="00577BEA">
        <w:rPr>
          <w:rFonts w:ascii="Calibri" w:eastAsia="Times New Roman" w:hAnsi="Calibri" w:cs="Times New Roman"/>
          <w:sz w:val="22"/>
          <w:szCs w:val="22"/>
          <w:lang w:eastAsia="sl-SI"/>
        </w:rPr>
        <w:t xml:space="preserve">. Obrazec </w:t>
      </w:r>
      <w:r w:rsidR="0016462E" w:rsidRPr="00577BEA">
        <w:rPr>
          <w:rFonts w:ascii="Calibri" w:eastAsia="Times New Roman" w:hAnsi="Calibri" w:cs="Times New Roman"/>
          <w:sz w:val="22"/>
          <w:szCs w:val="22"/>
          <w:lang w:eastAsia="sl-SI"/>
        </w:rPr>
        <w:t>-</w:t>
      </w:r>
      <w:r w:rsidR="004B3360" w:rsidRPr="00577BEA">
        <w:rPr>
          <w:rFonts w:ascii="Calibri" w:eastAsia="Times New Roman" w:hAnsi="Calibri" w:cs="Times New Roman"/>
          <w:sz w:val="22"/>
          <w:szCs w:val="22"/>
          <w:lang w:eastAsia="sl-SI"/>
        </w:rPr>
        <w:t xml:space="preserve"> </w:t>
      </w:r>
      <w:r w:rsidR="00D4362D" w:rsidRPr="00577BEA">
        <w:rPr>
          <w:rFonts w:ascii="Calibri" w:eastAsia="Times New Roman" w:hAnsi="Calibri" w:cs="Times New Roman"/>
          <w:sz w:val="22"/>
          <w:szCs w:val="22"/>
          <w:lang w:eastAsia="sl-SI"/>
        </w:rPr>
        <w:t>Vzorec</w:t>
      </w:r>
      <w:r w:rsidR="004B3360" w:rsidRPr="00577BEA">
        <w:rPr>
          <w:rFonts w:ascii="Calibri" w:eastAsia="Times New Roman" w:hAnsi="Calibri" w:cs="Times New Roman"/>
          <w:sz w:val="22"/>
          <w:szCs w:val="22"/>
          <w:lang w:eastAsia="sl-SI"/>
        </w:rPr>
        <w:t xml:space="preserve"> pogodbe</w:t>
      </w:r>
    </w:p>
    <w:p w14:paraId="38A0550C" w14:textId="77777777" w:rsidR="009D071E" w:rsidRPr="00577BEA" w:rsidRDefault="009D071E" w:rsidP="00F61005">
      <w:pPr>
        <w:widowControl/>
        <w:numPr>
          <w:ilvl w:val="1"/>
          <w:numId w:val="19"/>
        </w:numPr>
        <w:spacing w:after="0"/>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lang w:eastAsia="sl-SI"/>
        </w:rPr>
        <w:t>ESPD</w:t>
      </w:r>
    </w:p>
    <w:p w14:paraId="79EB82B3" w14:textId="16234AA5" w:rsidR="009D071E" w:rsidRPr="00577BEA" w:rsidRDefault="009D071E" w:rsidP="00F61005">
      <w:pPr>
        <w:widowControl/>
        <w:numPr>
          <w:ilvl w:val="1"/>
          <w:numId w:val="19"/>
        </w:numPr>
        <w:spacing w:after="0"/>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lang w:eastAsia="sl-SI"/>
        </w:rPr>
        <w:t xml:space="preserve">Dokazilo </w:t>
      </w:r>
      <w:r w:rsidR="00CA2D2C">
        <w:rPr>
          <w:rFonts w:ascii="Calibri" w:eastAsia="Times New Roman" w:hAnsi="Calibri" w:cs="Times New Roman"/>
          <w:sz w:val="22"/>
          <w:szCs w:val="22"/>
          <w:lang w:eastAsia="sl-SI"/>
        </w:rPr>
        <w:t xml:space="preserve">ali lastna izjava </w:t>
      </w:r>
      <w:r w:rsidRPr="00577BEA">
        <w:rPr>
          <w:rFonts w:ascii="Calibri" w:eastAsia="Times New Roman" w:hAnsi="Calibri" w:cs="Times New Roman"/>
          <w:sz w:val="22"/>
          <w:szCs w:val="22"/>
          <w:lang w:eastAsia="sl-SI"/>
        </w:rPr>
        <w:t>o bonitetni oceni (za vse gospodarske subjekte v ponudbi)</w:t>
      </w:r>
    </w:p>
    <w:p w14:paraId="5B0208F5" w14:textId="77777777" w:rsidR="009D071E" w:rsidRDefault="009D071E" w:rsidP="00F61005">
      <w:pPr>
        <w:widowControl/>
        <w:numPr>
          <w:ilvl w:val="1"/>
          <w:numId w:val="19"/>
        </w:numPr>
        <w:spacing w:after="0"/>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lang w:eastAsia="sl-SI"/>
        </w:rPr>
        <w:t>Dokazilo o letnem prometu ponudnika</w:t>
      </w:r>
    </w:p>
    <w:p w14:paraId="781E89A0" w14:textId="2306F210" w:rsidR="0017214F" w:rsidRPr="0017214F" w:rsidRDefault="0017214F" w:rsidP="0017214F">
      <w:pPr>
        <w:pStyle w:val="ListParagraph"/>
        <w:numPr>
          <w:ilvl w:val="1"/>
          <w:numId w:val="19"/>
        </w:numPr>
        <w:rPr>
          <w:rFonts w:ascii="Calibri" w:eastAsia="Times New Roman" w:hAnsi="Calibri" w:cs="Times New Roman"/>
          <w:sz w:val="22"/>
          <w:szCs w:val="22"/>
          <w:lang w:eastAsia="sl-SI"/>
        </w:rPr>
      </w:pPr>
      <w:r w:rsidRPr="0017214F">
        <w:rPr>
          <w:rFonts w:ascii="Calibri" w:eastAsia="Times New Roman" w:hAnsi="Calibri" w:cs="Times New Roman"/>
          <w:sz w:val="22"/>
          <w:szCs w:val="22"/>
          <w:lang w:eastAsia="sl-SI"/>
        </w:rPr>
        <w:t>Dokazilo</w:t>
      </w:r>
      <w:r w:rsidR="00F04614">
        <w:rPr>
          <w:rFonts w:ascii="Calibri" w:eastAsia="Times New Roman" w:hAnsi="Calibri" w:cs="Times New Roman"/>
          <w:sz w:val="22"/>
          <w:szCs w:val="22"/>
          <w:lang w:eastAsia="sl-SI"/>
        </w:rPr>
        <w:t>,</w:t>
      </w:r>
      <w:r w:rsidRPr="0017214F">
        <w:rPr>
          <w:rFonts w:ascii="Calibri" w:eastAsia="Times New Roman" w:hAnsi="Calibri" w:cs="Times New Roman"/>
          <w:sz w:val="22"/>
          <w:szCs w:val="22"/>
          <w:lang w:eastAsia="sl-SI"/>
        </w:rPr>
        <w:t xml:space="preserve"> iz katerega je razvid</w:t>
      </w:r>
      <w:r w:rsidR="00F04614">
        <w:rPr>
          <w:rFonts w:ascii="Calibri" w:eastAsia="Times New Roman" w:hAnsi="Calibri" w:cs="Times New Roman"/>
          <w:sz w:val="22"/>
          <w:szCs w:val="22"/>
          <w:lang w:eastAsia="sl-SI"/>
        </w:rPr>
        <w:t>en</w:t>
      </w:r>
      <w:r w:rsidRPr="0017214F">
        <w:rPr>
          <w:rFonts w:ascii="Calibri" w:eastAsia="Times New Roman" w:hAnsi="Calibri" w:cs="Times New Roman"/>
          <w:sz w:val="22"/>
          <w:szCs w:val="22"/>
          <w:lang w:eastAsia="sl-SI"/>
        </w:rPr>
        <w:t xml:space="preserve"> čas poslovanja podjetja</w:t>
      </w:r>
    </w:p>
    <w:p w14:paraId="4692AB2C" w14:textId="77777777" w:rsidR="0017214F" w:rsidRPr="0017214F" w:rsidRDefault="0017214F" w:rsidP="0017214F">
      <w:pPr>
        <w:pStyle w:val="ListParagraph"/>
        <w:numPr>
          <w:ilvl w:val="1"/>
          <w:numId w:val="19"/>
        </w:numPr>
        <w:spacing w:after="0"/>
        <w:rPr>
          <w:rFonts w:ascii="Calibri" w:eastAsia="Times New Roman" w:hAnsi="Calibri" w:cs="Times New Roman"/>
          <w:sz w:val="22"/>
          <w:szCs w:val="22"/>
          <w:lang w:eastAsia="sl-SI"/>
        </w:rPr>
      </w:pPr>
      <w:r w:rsidRPr="0017214F">
        <w:rPr>
          <w:rFonts w:ascii="Calibri" w:eastAsia="Times New Roman" w:hAnsi="Calibri" w:cs="Times New Roman"/>
          <w:sz w:val="22"/>
          <w:szCs w:val="22"/>
          <w:lang w:eastAsia="sl-SI"/>
        </w:rPr>
        <w:t>Dokazilo ali lastna izjava</w:t>
      </w:r>
      <w:r w:rsidR="00F04614">
        <w:rPr>
          <w:rFonts w:ascii="Calibri" w:eastAsia="Times New Roman" w:hAnsi="Calibri" w:cs="Times New Roman"/>
          <w:sz w:val="22"/>
          <w:szCs w:val="22"/>
          <w:lang w:eastAsia="sl-SI"/>
        </w:rPr>
        <w:t>,</w:t>
      </w:r>
      <w:r w:rsidRPr="0017214F">
        <w:rPr>
          <w:rFonts w:ascii="Calibri" w:eastAsia="Times New Roman" w:hAnsi="Calibri" w:cs="Times New Roman"/>
          <w:sz w:val="22"/>
          <w:szCs w:val="22"/>
          <w:lang w:eastAsia="sl-SI"/>
        </w:rPr>
        <w:t xml:space="preserve"> iz katere je razvidno izpolnjevanje pogoja o </w:t>
      </w:r>
      <w:r w:rsidRPr="0017214F">
        <w:rPr>
          <w:rFonts w:ascii="Calibri" w:eastAsia="Times New Roman" w:hAnsi="Calibri" w:cs="Times New Roman"/>
          <w:sz w:val="22"/>
          <w:szCs w:val="22"/>
          <w:lang w:eastAsia="sl-SI"/>
        </w:rPr>
        <w:t>delovnih izkušnjah za posamezen zahtevan kader</w:t>
      </w:r>
    </w:p>
    <w:p w14:paraId="03BD8E21" w14:textId="77777777" w:rsidR="0017214F" w:rsidRPr="00577BEA" w:rsidRDefault="0017214F" w:rsidP="0017214F">
      <w:pPr>
        <w:widowControl/>
        <w:spacing w:after="0"/>
        <w:ind w:left="1080"/>
        <w:contextualSpacing/>
        <w:jc w:val="left"/>
        <w:rPr>
          <w:rFonts w:ascii="Calibri" w:eastAsia="Times New Roman" w:hAnsi="Calibri" w:cs="Times New Roman"/>
          <w:sz w:val="22"/>
          <w:szCs w:val="22"/>
          <w:lang w:eastAsia="sl-SI"/>
        </w:rPr>
      </w:pPr>
    </w:p>
    <w:p w14:paraId="1A0244FC" w14:textId="77777777" w:rsidR="009D071E" w:rsidRPr="00577BEA" w:rsidRDefault="009D071E" w:rsidP="0017214F">
      <w:pPr>
        <w:widowControl/>
        <w:spacing w:after="0"/>
        <w:contextualSpacing/>
        <w:jc w:val="left"/>
        <w:rPr>
          <w:rFonts w:ascii="Calibri" w:eastAsia="Times New Roman" w:hAnsi="Calibri" w:cs="Times New Roman"/>
          <w:sz w:val="22"/>
          <w:szCs w:val="22"/>
          <w:lang w:eastAsia="sl-SI"/>
        </w:rPr>
      </w:pPr>
    </w:p>
    <w:p w14:paraId="641D257A" w14:textId="77777777" w:rsidR="004B3360" w:rsidRPr="00577BEA" w:rsidRDefault="004B3360" w:rsidP="00F61005">
      <w:pPr>
        <w:widowControl/>
        <w:numPr>
          <w:ilvl w:val="0"/>
          <w:numId w:val="19"/>
        </w:numPr>
        <w:spacing w:after="0"/>
        <w:ind w:left="782"/>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u w:val="single"/>
          <w:lang w:eastAsia="sl-SI"/>
        </w:rPr>
        <w:t xml:space="preserve">Izpolniti in predložiti v </w:t>
      </w:r>
      <w:r w:rsidR="002C2607" w:rsidRPr="00577BEA">
        <w:rPr>
          <w:rFonts w:ascii="Calibri" w:eastAsia="Times New Roman" w:hAnsi="Calibri" w:cs="Times New Roman"/>
          <w:sz w:val="22"/>
          <w:szCs w:val="22"/>
          <w:u w:val="single"/>
          <w:lang w:eastAsia="sl-SI"/>
        </w:rPr>
        <w:t xml:space="preserve">Excel </w:t>
      </w:r>
      <w:r w:rsidRPr="00577BEA">
        <w:rPr>
          <w:rFonts w:ascii="Calibri" w:eastAsia="Times New Roman" w:hAnsi="Calibri" w:cs="Times New Roman"/>
          <w:sz w:val="22"/>
          <w:szCs w:val="22"/>
          <w:u w:val="single"/>
          <w:lang w:eastAsia="sl-SI"/>
        </w:rPr>
        <w:t>obliki</w:t>
      </w:r>
      <w:r w:rsidR="002C2607" w:rsidRPr="00577BEA">
        <w:rPr>
          <w:rFonts w:ascii="Calibri" w:eastAsia="Times New Roman" w:hAnsi="Calibri" w:cs="Times New Roman"/>
          <w:sz w:val="22"/>
          <w:szCs w:val="22"/>
          <w:u w:val="single"/>
          <w:lang w:eastAsia="sl-SI"/>
        </w:rPr>
        <w:t xml:space="preserve"> </w:t>
      </w:r>
      <w:r w:rsidRPr="00577BEA">
        <w:rPr>
          <w:rFonts w:ascii="Calibri" w:eastAsia="Times New Roman" w:hAnsi="Calibri" w:cs="Times New Roman"/>
          <w:sz w:val="22"/>
          <w:szCs w:val="22"/>
          <w:u w:val="single"/>
          <w:lang w:eastAsia="sl-SI"/>
        </w:rPr>
        <w:t>v razdelek »Predračun«</w:t>
      </w:r>
    </w:p>
    <w:p w14:paraId="4D33A06C" w14:textId="77777777" w:rsidR="00AB6119" w:rsidRPr="00C62CDE" w:rsidRDefault="00AB6119" w:rsidP="00C62CDE">
      <w:pPr>
        <w:widowControl/>
        <w:numPr>
          <w:ilvl w:val="1"/>
          <w:numId w:val="19"/>
        </w:numPr>
        <w:spacing w:after="0"/>
        <w:contextualSpacing/>
        <w:jc w:val="left"/>
        <w:rPr>
          <w:rFonts w:ascii="Calibri" w:eastAsia="Times New Roman" w:hAnsi="Calibri" w:cs="Times New Roman"/>
          <w:sz w:val="22"/>
          <w:szCs w:val="22"/>
          <w:lang w:eastAsia="sl-SI"/>
        </w:rPr>
      </w:pPr>
      <w:r w:rsidRPr="00C62CDE">
        <w:rPr>
          <w:rFonts w:ascii="Calibri" w:eastAsia="Times New Roman" w:hAnsi="Calibri" w:cs="Times New Roman"/>
          <w:sz w:val="22"/>
          <w:szCs w:val="22"/>
          <w:lang w:eastAsia="sl-SI"/>
        </w:rPr>
        <w:t>Excelov dokument: Ponudbeni predračun – MERILO (delovni list 'merilo C1' in delovni list 'merilo C2 in C3')</w:t>
      </w:r>
    </w:p>
    <w:p w14:paraId="509E26AD" w14:textId="77777777" w:rsidR="004B3360" w:rsidRPr="00577BEA" w:rsidRDefault="004B3360" w:rsidP="009637CB">
      <w:pPr>
        <w:widowControl/>
        <w:spacing w:after="0"/>
        <w:contextualSpacing/>
        <w:rPr>
          <w:rFonts w:ascii="Calibri" w:eastAsia="Times New Roman" w:hAnsi="Calibri" w:cs="Times New Roman"/>
          <w:sz w:val="22"/>
          <w:szCs w:val="22"/>
          <w:u w:val="single"/>
          <w:lang w:eastAsia="sl-SI"/>
        </w:rPr>
      </w:pPr>
    </w:p>
    <w:p w14:paraId="5E3E93B6" w14:textId="77777777" w:rsidR="009D071E" w:rsidRPr="00577BEA" w:rsidRDefault="009D071E" w:rsidP="009637CB">
      <w:pPr>
        <w:widowControl/>
        <w:spacing w:after="0"/>
        <w:contextualSpacing/>
        <w:rPr>
          <w:rFonts w:ascii="Calibri" w:eastAsia="Times New Roman" w:hAnsi="Calibri" w:cs="Times New Roman"/>
          <w:sz w:val="22"/>
          <w:szCs w:val="22"/>
          <w:u w:val="single"/>
          <w:lang w:eastAsia="sl-SI"/>
        </w:rPr>
      </w:pPr>
    </w:p>
    <w:p w14:paraId="21B5974B" w14:textId="77777777" w:rsidR="004B3360" w:rsidRPr="00577BEA" w:rsidRDefault="004B3360" w:rsidP="00F61005">
      <w:pPr>
        <w:widowControl/>
        <w:numPr>
          <w:ilvl w:val="0"/>
          <w:numId w:val="19"/>
        </w:numPr>
        <w:spacing w:after="0"/>
        <w:ind w:left="782" w:hanging="357"/>
        <w:contextualSpacing/>
        <w:jc w:val="left"/>
        <w:rPr>
          <w:rFonts w:ascii="Calibri" w:eastAsia="Times New Roman" w:hAnsi="Calibri" w:cs="Times New Roman"/>
          <w:sz w:val="22"/>
          <w:szCs w:val="22"/>
          <w:u w:val="single"/>
          <w:lang w:eastAsia="sl-SI"/>
        </w:rPr>
      </w:pPr>
      <w:r w:rsidRPr="00577BEA">
        <w:rPr>
          <w:rFonts w:ascii="Calibri" w:eastAsia="Times New Roman" w:hAnsi="Calibri" w:cs="Times New Roman"/>
          <w:sz w:val="22"/>
          <w:szCs w:val="22"/>
          <w:u w:val="single"/>
          <w:lang w:eastAsia="sl-SI"/>
        </w:rPr>
        <w:t>Izpolniti, podpisati in predložiti V PDF obliki:</w:t>
      </w:r>
    </w:p>
    <w:p w14:paraId="4E79DA7B" w14:textId="77777777" w:rsidR="009637CB" w:rsidRPr="00577BEA" w:rsidRDefault="00303F88" w:rsidP="00F61005">
      <w:pPr>
        <w:widowControl/>
        <w:numPr>
          <w:ilvl w:val="1"/>
          <w:numId w:val="1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lastRenderedPageBreak/>
        <w:t>3</w:t>
      </w:r>
      <w:r w:rsidR="009D071E" w:rsidRPr="00577BEA">
        <w:rPr>
          <w:rFonts w:ascii="Calibri" w:eastAsia="Times New Roman" w:hAnsi="Calibri" w:cs="Times New Roman"/>
          <w:sz w:val="22"/>
          <w:szCs w:val="22"/>
          <w:lang w:eastAsia="sl-SI"/>
        </w:rPr>
        <w:t xml:space="preserve">. Obrazec - </w:t>
      </w:r>
      <w:r w:rsidR="009637CB" w:rsidRPr="00577BEA">
        <w:rPr>
          <w:rFonts w:ascii="Calibri" w:eastAsia="Times New Roman" w:hAnsi="Calibri" w:cs="Times New Roman"/>
          <w:sz w:val="22"/>
          <w:szCs w:val="22"/>
          <w:lang w:eastAsia="sl-SI"/>
        </w:rPr>
        <w:t>Referen</w:t>
      </w:r>
      <w:r w:rsidR="009D071E" w:rsidRPr="00577BEA">
        <w:rPr>
          <w:rFonts w:ascii="Calibri" w:eastAsia="Times New Roman" w:hAnsi="Calibri" w:cs="Times New Roman"/>
          <w:sz w:val="22"/>
          <w:szCs w:val="22"/>
          <w:lang w:eastAsia="sl-SI"/>
        </w:rPr>
        <w:t>čno potrdilo – POGOJ</w:t>
      </w:r>
    </w:p>
    <w:p w14:paraId="33BF9067" w14:textId="77777777" w:rsidR="009D071E" w:rsidRPr="00577BEA" w:rsidRDefault="00303F88" w:rsidP="00F61005">
      <w:pPr>
        <w:widowControl/>
        <w:numPr>
          <w:ilvl w:val="1"/>
          <w:numId w:val="1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5</w:t>
      </w:r>
      <w:r w:rsidR="009D071E" w:rsidRPr="00577BEA">
        <w:rPr>
          <w:rFonts w:ascii="Calibri" w:eastAsia="Times New Roman" w:hAnsi="Calibri" w:cs="Times New Roman"/>
          <w:sz w:val="22"/>
          <w:szCs w:val="22"/>
          <w:lang w:eastAsia="sl-SI"/>
        </w:rPr>
        <w:t xml:space="preserve">. Obrazec </w:t>
      </w:r>
      <w:r w:rsidR="0016462E" w:rsidRPr="00577BEA">
        <w:rPr>
          <w:rFonts w:ascii="Calibri" w:eastAsia="Times New Roman" w:hAnsi="Calibri" w:cs="Times New Roman"/>
          <w:sz w:val="22"/>
          <w:szCs w:val="22"/>
          <w:lang w:eastAsia="sl-SI"/>
        </w:rPr>
        <w:t>-</w:t>
      </w:r>
      <w:r w:rsidR="009D071E" w:rsidRPr="00577BEA">
        <w:rPr>
          <w:rFonts w:ascii="Calibri" w:eastAsia="Times New Roman" w:hAnsi="Calibri" w:cs="Times New Roman"/>
          <w:sz w:val="22"/>
          <w:szCs w:val="22"/>
          <w:lang w:eastAsia="sl-SI"/>
        </w:rPr>
        <w:t xml:space="preserve"> Referenčna izjava za kader – POGOJ/MERILO</w:t>
      </w:r>
    </w:p>
    <w:p w14:paraId="57139296" w14:textId="77777777" w:rsidR="004B3360" w:rsidRPr="00577BEA" w:rsidRDefault="00303F88" w:rsidP="00F61005">
      <w:pPr>
        <w:pStyle w:val="ListParagraph"/>
        <w:numPr>
          <w:ilvl w:val="1"/>
          <w:numId w:val="19"/>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6</w:t>
      </w:r>
      <w:r w:rsidR="004B3360" w:rsidRPr="00577BEA">
        <w:rPr>
          <w:rFonts w:ascii="Calibri" w:eastAsia="Times New Roman" w:hAnsi="Calibri" w:cs="Times New Roman"/>
          <w:sz w:val="22"/>
          <w:szCs w:val="22"/>
          <w:lang w:eastAsia="sl-SI"/>
        </w:rPr>
        <w:t>. Obrazec - Pooblastilo za pridobitev potrdila iz kazenske evidence za pravne osebe</w:t>
      </w:r>
      <w:r w:rsidR="00525749" w:rsidRPr="00577BEA">
        <w:rPr>
          <w:rFonts w:ascii="Calibri" w:eastAsia="Times New Roman" w:hAnsi="Calibri" w:cs="Times New Roman"/>
          <w:sz w:val="22"/>
          <w:szCs w:val="22"/>
          <w:lang w:eastAsia="sl-SI"/>
        </w:rPr>
        <w:t xml:space="preserve"> </w:t>
      </w:r>
      <w:r w:rsidR="009637CB" w:rsidRPr="00577BEA">
        <w:rPr>
          <w:rFonts w:ascii="Calibri" w:eastAsia="Times New Roman" w:hAnsi="Calibri" w:cs="Times New Roman"/>
          <w:lang w:eastAsia="sl-SI"/>
        </w:rPr>
        <w:t>(za vse gospodarske subjekte v ponudbi)</w:t>
      </w:r>
    </w:p>
    <w:p w14:paraId="24EB7629" w14:textId="77777777" w:rsidR="004B3360" w:rsidRPr="00577BEA" w:rsidRDefault="00303F88" w:rsidP="00F61005">
      <w:pPr>
        <w:pStyle w:val="ListParagraph"/>
        <w:numPr>
          <w:ilvl w:val="1"/>
          <w:numId w:val="19"/>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7</w:t>
      </w:r>
      <w:r w:rsidR="004B3360" w:rsidRPr="00577BEA">
        <w:rPr>
          <w:rFonts w:ascii="Calibri" w:eastAsia="Times New Roman" w:hAnsi="Calibri" w:cs="Times New Roman"/>
          <w:sz w:val="22"/>
          <w:szCs w:val="22"/>
          <w:lang w:eastAsia="sl-SI"/>
        </w:rPr>
        <w:t>. Obrazec - Pooblastilo za pridobitev potrdila iz kazenske evidence za fizične osebe</w:t>
      </w:r>
      <w:r w:rsidR="009637CB" w:rsidRPr="00577BEA">
        <w:rPr>
          <w:rFonts w:ascii="Calibri" w:eastAsia="Times New Roman" w:hAnsi="Calibri" w:cs="Times New Roman"/>
          <w:sz w:val="22"/>
          <w:szCs w:val="22"/>
          <w:lang w:eastAsia="sl-SI"/>
        </w:rPr>
        <w:t xml:space="preserve"> </w:t>
      </w:r>
      <w:r w:rsidR="009637CB" w:rsidRPr="00577BEA">
        <w:rPr>
          <w:rFonts w:ascii="Calibri" w:eastAsia="Times New Roman" w:hAnsi="Calibri" w:cs="Times New Roman"/>
          <w:lang w:eastAsia="sl-SI"/>
        </w:rPr>
        <w:t>(za vse gospodarske subjekte v ponudbi)</w:t>
      </w:r>
    </w:p>
    <w:p w14:paraId="7820CB6C" w14:textId="77777777" w:rsidR="004B3360" w:rsidRPr="00F24AD2" w:rsidRDefault="004B3360" w:rsidP="009D071E">
      <w:pPr>
        <w:widowControl/>
        <w:spacing w:after="0"/>
        <w:contextualSpacing/>
        <w:jc w:val="left"/>
        <w:rPr>
          <w:rFonts w:ascii="Calibri" w:eastAsia="Times New Roman" w:hAnsi="Calibri" w:cs="Times New Roman"/>
          <w:sz w:val="22"/>
          <w:szCs w:val="22"/>
          <w:lang w:eastAsia="sl-SI"/>
        </w:rPr>
      </w:pPr>
    </w:p>
    <w:p w14:paraId="1D28E7D8" w14:textId="77777777" w:rsidR="009B4838" w:rsidRDefault="009B4838" w:rsidP="009637CB">
      <w:pPr>
        <w:widowControl/>
        <w:spacing w:after="0"/>
        <w:jc w:val="left"/>
        <w:rPr>
          <w:rFonts w:eastAsiaTheme="majorEastAsia" w:cstheme="majorBidi"/>
          <w:b/>
          <w:color w:val="1F4E79" w:themeColor="accent1" w:themeShade="80"/>
          <w:sz w:val="22"/>
          <w:szCs w:val="22"/>
        </w:rPr>
      </w:pPr>
      <w:bookmarkStart w:id="2" w:name="_Toc436814729"/>
      <w:r>
        <w:rPr>
          <w:sz w:val="22"/>
          <w:szCs w:val="22"/>
        </w:rPr>
        <w:br w:type="page"/>
      </w:r>
    </w:p>
    <w:p w14:paraId="45531BD1" w14:textId="77777777" w:rsidR="00CA4D85" w:rsidRPr="002878AA" w:rsidRDefault="00811E30" w:rsidP="00DE76D2">
      <w:pPr>
        <w:pStyle w:val="Heading2"/>
        <w:numPr>
          <w:ilvl w:val="0"/>
          <w:numId w:val="11"/>
        </w:numPr>
        <w:rPr>
          <w:rFonts w:asciiTheme="minorHAnsi" w:hAnsiTheme="minorHAnsi"/>
          <w:sz w:val="22"/>
          <w:szCs w:val="22"/>
        </w:rPr>
      </w:pPr>
      <w:bookmarkStart w:id="3" w:name="_Toc54260976"/>
      <w:bookmarkEnd w:id="2"/>
      <w:r>
        <w:rPr>
          <w:rFonts w:asciiTheme="minorHAnsi" w:hAnsiTheme="minorHAnsi"/>
          <w:sz w:val="22"/>
          <w:szCs w:val="22"/>
        </w:rPr>
        <w:lastRenderedPageBreak/>
        <w:t xml:space="preserve">Obrazec - </w:t>
      </w:r>
      <w:r w:rsidR="002878AA">
        <w:rPr>
          <w:rFonts w:asciiTheme="minorHAnsi" w:hAnsiTheme="minorHAnsi"/>
          <w:sz w:val="22"/>
          <w:szCs w:val="22"/>
        </w:rPr>
        <w:t>PODATKI O PONUDNIKU</w:t>
      </w:r>
      <w:bookmarkEnd w:id="3"/>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B35816" w:rsidRPr="00E83ED7" w14:paraId="28B04FDE" w14:textId="77777777" w:rsidTr="00D94AD0">
        <w:trPr>
          <w:trHeight w:val="253"/>
        </w:trPr>
        <w:tc>
          <w:tcPr>
            <w:tcW w:w="1817" w:type="dxa"/>
          </w:tcPr>
          <w:p w14:paraId="205EEC4E" w14:textId="77777777" w:rsidR="00B35816" w:rsidRPr="00E83ED7" w:rsidRDefault="00B35816" w:rsidP="00D94AD0">
            <w:pPr>
              <w:spacing w:after="0"/>
              <w:rPr>
                <w:b/>
              </w:rPr>
            </w:pPr>
            <w:r w:rsidRPr="008D08B7">
              <w:rPr>
                <w:b/>
              </w:rPr>
              <w:t>NAROČNIK</w:t>
            </w:r>
            <w:r>
              <w:t>:</w:t>
            </w:r>
          </w:p>
        </w:tc>
        <w:tc>
          <w:tcPr>
            <w:tcW w:w="6036" w:type="dxa"/>
          </w:tcPr>
          <w:p w14:paraId="749C3BD5" w14:textId="77777777" w:rsidR="00B35816" w:rsidRPr="00E83ED7" w:rsidRDefault="00B35816" w:rsidP="00D94AD0">
            <w:pPr>
              <w:spacing w:after="0"/>
            </w:pPr>
            <w:r>
              <w:t>DUTB d.d., Davčna ulica 1, Ljubljana</w:t>
            </w:r>
          </w:p>
        </w:tc>
      </w:tr>
      <w:tr w:rsidR="00B35816" w:rsidRPr="00E83ED7" w14:paraId="35919B84" w14:textId="77777777" w:rsidTr="00D94AD0">
        <w:trPr>
          <w:trHeight w:val="253"/>
        </w:trPr>
        <w:tc>
          <w:tcPr>
            <w:tcW w:w="1817" w:type="dxa"/>
          </w:tcPr>
          <w:p w14:paraId="0EF4CA4C" w14:textId="77777777" w:rsidR="00B35816" w:rsidRPr="00086F7B" w:rsidRDefault="00B35816" w:rsidP="00D94AD0">
            <w:pPr>
              <w:spacing w:after="0"/>
              <w:rPr>
                <w:b/>
              </w:rPr>
            </w:pPr>
            <w:r w:rsidRPr="00086F7B">
              <w:rPr>
                <w:b/>
              </w:rPr>
              <w:t>JAVNO NAROČILO</w:t>
            </w:r>
          </w:p>
        </w:tc>
        <w:tc>
          <w:tcPr>
            <w:tcW w:w="6036" w:type="dxa"/>
          </w:tcPr>
          <w:p w14:paraId="6001867F" w14:textId="77777777" w:rsidR="00B35816" w:rsidRPr="00E83ED7" w:rsidRDefault="0062261C" w:rsidP="001D3708">
            <w:pPr>
              <w:spacing w:after="0"/>
            </w:pPr>
            <w:r w:rsidRPr="001D3708">
              <w:t>JN/</w:t>
            </w:r>
            <w:r>
              <w:t>8</w:t>
            </w:r>
            <w:r w:rsidRPr="001D3708">
              <w:t>-P</w:t>
            </w:r>
            <w:r>
              <w:t>R</w:t>
            </w:r>
            <w:r w:rsidRPr="001D3708">
              <w:t>/20</w:t>
            </w:r>
            <w:r>
              <w:t>20</w:t>
            </w:r>
          </w:p>
        </w:tc>
      </w:tr>
      <w:tr w:rsidR="00B35816" w:rsidRPr="00195B71" w14:paraId="79769AB5" w14:textId="77777777" w:rsidTr="00D94AD0">
        <w:trPr>
          <w:trHeight w:val="201"/>
        </w:trPr>
        <w:tc>
          <w:tcPr>
            <w:tcW w:w="1817" w:type="dxa"/>
          </w:tcPr>
          <w:p w14:paraId="2E07E794" w14:textId="77777777" w:rsidR="00B35816" w:rsidRPr="00EC3D89" w:rsidRDefault="00B35816" w:rsidP="00D94AD0">
            <w:pPr>
              <w:spacing w:after="0"/>
              <w:rPr>
                <w:b/>
              </w:rPr>
            </w:pPr>
            <w:r w:rsidRPr="00EC3D89">
              <w:rPr>
                <w:b/>
              </w:rPr>
              <w:t>PREDMET</w:t>
            </w:r>
          </w:p>
        </w:tc>
        <w:tc>
          <w:tcPr>
            <w:tcW w:w="6036" w:type="dxa"/>
          </w:tcPr>
          <w:p w14:paraId="004BDD54" w14:textId="77777777" w:rsidR="00B35816" w:rsidRPr="00E83ED7" w:rsidRDefault="00787F06" w:rsidP="00787F06">
            <w:pPr>
              <w:spacing w:after="0"/>
            </w:pPr>
            <w:r>
              <w:t>Analiza, n</w:t>
            </w:r>
            <w:r w:rsidR="0075059A" w:rsidRPr="0075059A">
              <w:t>ačrtovanje in zakup medijskega prostora za potrebe DUTB</w:t>
            </w:r>
          </w:p>
        </w:tc>
      </w:tr>
    </w:tbl>
    <w:p w14:paraId="5619FEA0" w14:textId="77777777" w:rsidR="00B35816" w:rsidRPr="00B35816" w:rsidRDefault="00B35816" w:rsidP="00195B71">
      <w:pPr>
        <w:spacing w:after="0"/>
        <w:rPr>
          <w:sz w:val="22"/>
          <w:szCs w:val="22"/>
        </w:rPr>
      </w:pPr>
    </w:p>
    <w:p w14:paraId="3E4A2581" w14:textId="77777777" w:rsidR="002878AA" w:rsidRDefault="002878AA" w:rsidP="00195B71">
      <w:pPr>
        <w:spacing w:after="0"/>
      </w:pPr>
      <w:r w:rsidRPr="00B45BE7">
        <w:t xml:space="preserve">Na podlagi razpisne dokumentacije, objavljene v </w:t>
      </w:r>
      <w:r>
        <w:t xml:space="preserve">odprtem </w:t>
      </w:r>
      <w:r w:rsidRPr="00B45BE7">
        <w:t>postopku oddaje naročila v skladu s 4</w:t>
      </w:r>
      <w:r>
        <w:t>0</w:t>
      </w:r>
      <w:r w:rsidRPr="00B45BE7">
        <w:t>. členom ZJN-3, se prijavljamo na predmetn</w:t>
      </w:r>
      <w:r w:rsidR="00430512">
        <w:t>o</w:t>
      </w:r>
      <w:r w:rsidRPr="00B45BE7">
        <w:t xml:space="preserve"> javn</w:t>
      </w:r>
      <w:r w:rsidR="00430512">
        <w:t>o</w:t>
      </w:r>
      <w:r w:rsidRPr="00B45BE7">
        <w:t xml:space="preserve"> </w:t>
      </w:r>
      <w:r w:rsidR="00430512">
        <w:t>naročilo</w:t>
      </w:r>
      <w:r w:rsidRPr="00B45BE7">
        <w:t xml:space="preserve"> in prilagamo ponudbo ter obvezne priloge, kot zahteva predmetna razpisna dokumentacija.</w:t>
      </w:r>
    </w:p>
    <w:p w14:paraId="3D8D967D" w14:textId="77777777" w:rsidR="00FC7054" w:rsidRPr="00B35816" w:rsidRDefault="00FC7054" w:rsidP="00195B71">
      <w:pPr>
        <w:spacing w:after="0"/>
        <w:rPr>
          <w:sz w:val="22"/>
          <w:szCs w:val="22"/>
        </w:rPr>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2"/>
        <w:gridCol w:w="1598"/>
        <w:gridCol w:w="2223"/>
      </w:tblGrid>
      <w:tr w:rsidR="002878AA" w:rsidRPr="00B45BE7" w14:paraId="2A677154" w14:textId="77777777" w:rsidTr="00F30C11">
        <w:trPr>
          <w:trHeight w:val="315"/>
        </w:trPr>
        <w:tc>
          <w:tcPr>
            <w:tcW w:w="4042" w:type="dxa"/>
          </w:tcPr>
          <w:p w14:paraId="7BD2FDF7" w14:textId="77777777" w:rsidR="002878AA" w:rsidRPr="00B45BE7" w:rsidRDefault="002878AA" w:rsidP="00CF471B">
            <w:pPr>
              <w:rPr>
                <w:rFonts w:eastAsia="Calibri"/>
                <w:b/>
              </w:rPr>
            </w:pPr>
            <w:r w:rsidRPr="00B45BE7">
              <w:rPr>
                <w:rFonts w:eastAsia="Calibri"/>
                <w:b/>
              </w:rPr>
              <w:t>NAZIV PONUDNIKA:</w:t>
            </w:r>
          </w:p>
        </w:tc>
        <w:tc>
          <w:tcPr>
            <w:tcW w:w="3821" w:type="dxa"/>
            <w:gridSpan w:val="2"/>
          </w:tcPr>
          <w:p w14:paraId="6865F4A6" w14:textId="77777777" w:rsidR="002878AA" w:rsidRPr="00B45BE7" w:rsidRDefault="002878AA" w:rsidP="00CF471B">
            <w:pPr>
              <w:rPr>
                <w:rFonts w:eastAsia="Calibri"/>
              </w:rPr>
            </w:pPr>
          </w:p>
        </w:tc>
      </w:tr>
      <w:tr w:rsidR="002878AA" w:rsidRPr="00B45BE7" w14:paraId="0C8E2E3C" w14:textId="77777777" w:rsidTr="00F30C11">
        <w:trPr>
          <w:trHeight w:val="345"/>
        </w:trPr>
        <w:tc>
          <w:tcPr>
            <w:tcW w:w="4042" w:type="dxa"/>
          </w:tcPr>
          <w:p w14:paraId="5D736201" w14:textId="77777777" w:rsidR="002878AA" w:rsidRPr="00B45BE7" w:rsidRDefault="002878AA" w:rsidP="00CF471B">
            <w:pPr>
              <w:rPr>
                <w:rFonts w:eastAsia="Calibri"/>
                <w:b/>
              </w:rPr>
            </w:pPr>
            <w:r w:rsidRPr="00B45BE7">
              <w:rPr>
                <w:rFonts w:eastAsia="Calibri"/>
                <w:b/>
              </w:rPr>
              <w:t>Sedež:</w:t>
            </w:r>
          </w:p>
        </w:tc>
        <w:tc>
          <w:tcPr>
            <w:tcW w:w="3821" w:type="dxa"/>
            <w:gridSpan w:val="2"/>
          </w:tcPr>
          <w:p w14:paraId="2E83ACF0" w14:textId="77777777" w:rsidR="002878AA" w:rsidRPr="00B45BE7" w:rsidRDefault="002878AA" w:rsidP="00CF471B">
            <w:pPr>
              <w:rPr>
                <w:rFonts w:eastAsia="Calibri"/>
              </w:rPr>
            </w:pPr>
          </w:p>
        </w:tc>
      </w:tr>
      <w:tr w:rsidR="002878AA" w:rsidRPr="00B45BE7" w14:paraId="46627166" w14:textId="77777777" w:rsidTr="00F30C11">
        <w:trPr>
          <w:trHeight w:val="365"/>
        </w:trPr>
        <w:tc>
          <w:tcPr>
            <w:tcW w:w="4042" w:type="dxa"/>
          </w:tcPr>
          <w:p w14:paraId="45906C5E" w14:textId="77777777" w:rsidR="002878AA" w:rsidRPr="00B45BE7" w:rsidRDefault="002878AA" w:rsidP="00CF471B">
            <w:pPr>
              <w:ind w:left="6"/>
              <w:rPr>
                <w:rFonts w:eastAsia="Calibri"/>
                <w:b/>
              </w:rPr>
            </w:pPr>
            <w:r w:rsidRPr="00B45BE7">
              <w:rPr>
                <w:rFonts w:eastAsia="Calibri"/>
                <w:b/>
              </w:rPr>
              <w:t>Zakoniti zastopnik:</w:t>
            </w:r>
          </w:p>
        </w:tc>
        <w:tc>
          <w:tcPr>
            <w:tcW w:w="3821" w:type="dxa"/>
            <w:gridSpan w:val="2"/>
          </w:tcPr>
          <w:p w14:paraId="509A314F" w14:textId="77777777" w:rsidR="002878AA" w:rsidRPr="00B45BE7" w:rsidRDefault="002878AA" w:rsidP="00CF471B">
            <w:pPr>
              <w:rPr>
                <w:rFonts w:eastAsia="Calibri"/>
              </w:rPr>
            </w:pPr>
          </w:p>
        </w:tc>
      </w:tr>
      <w:tr w:rsidR="002878AA" w:rsidRPr="00B45BE7" w14:paraId="02A0BE74" w14:textId="77777777" w:rsidTr="00F30C11">
        <w:trPr>
          <w:trHeight w:val="342"/>
        </w:trPr>
        <w:tc>
          <w:tcPr>
            <w:tcW w:w="4042" w:type="dxa"/>
          </w:tcPr>
          <w:p w14:paraId="49A53DC1" w14:textId="77777777" w:rsidR="002878AA" w:rsidRPr="00B45BE7" w:rsidRDefault="002878AA" w:rsidP="00CF471B">
            <w:pPr>
              <w:rPr>
                <w:rFonts w:eastAsia="Calibri"/>
                <w:b/>
              </w:rPr>
            </w:pPr>
            <w:r w:rsidRPr="00B45BE7">
              <w:rPr>
                <w:rFonts w:eastAsia="Calibri"/>
                <w:b/>
              </w:rPr>
              <w:t>Številka TRR:</w:t>
            </w:r>
          </w:p>
        </w:tc>
        <w:tc>
          <w:tcPr>
            <w:tcW w:w="3821" w:type="dxa"/>
            <w:gridSpan w:val="2"/>
          </w:tcPr>
          <w:p w14:paraId="633EFDF0" w14:textId="77777777" w:rsidR="002878AA" w:rsidRPr="00B45BE7" w:rsidRDefault="002878AA" w:rsidP="00CF471B">
            <w:pPr>
              <w:rPr>
                <w:rFonts w:eastAsia="Calibri"/>
              </w:rPr>
            </w:pPr>
          </w:p>
        </w:tc>
      </w:tr>
      <w:tr w:rsidR="002878AA" w:rsidRPr="00B45BE7" w14:paraId="5F01E8C7" w14:textId="77777777" w:rsidTr="00F30C11">
        <w:trPr>
          <w:trHeight w:val="487"/>
        </w:trPr>
        <w:tc>
          <w:tcPr>
            <w:tcW w:w="4042" w:type="dxa"/>
          </w:tcPr>
          <w:p w14:paraId="6BB70895" w14:textId="77777777" w:rsidR="002878AA" w:rsidRPr="00B45BE7" w:rsidRDefault="002878AA" w:rsidP="00CF471B">
            <w:pPr>
              <w:ind w:left="6"/>
              <w:rPr>
                <w:rFonts w:eastAsia="Calibri"/>
                <w:b/>
              </w:rPr>
            </w:pPr>
            <w:bookmarkStart w:id="4" w:name="_GoBack"/>
            <w:bookmarkEnd w:id="4"/>
            <w:r w:rsidRPr="00B45BE7">
              <w:rPr>
                <w:rFonts w:eastAsia="Calibri"/>
                <w:b/>
              </w:rPr>
              <w:t>Matična številka:</w:t>
            </w:r>
          </w:p>
        </w:tc>
        <w:tc>
          <w:tcPr>
            <w:tcW w:w="3821" w:type="dxa"/>
            <w:gridSpan w:val="2"/>
          </w:tcPr>
          <w:p w14:paraId="67D12EEB" w14:textId="77777777" w:rsidR="002878AA" w:rsidRPr="00B45BE7" w:rsidRDefault="002878AA" w:rsidP="00CF471B">
            <w:pPr>
              <w:rPr>
                <w:rFonts w:eastAsia="Calibri"/>
              </w:rPr>
            </w:pPr>
          </w:p>
        </w:tc>
      </w:tr>
      <w:tr w:rsidR="002878AA" w:rsidRPr="00B45BE7" w14:paraId="13E6AA7F" w14:textId="77777777" w:rsidTr="00F30C11">
        <w:trPr>
          <w:trHeight w:val="435"/>
        </w:trPr>
        <w:tc>
          <w:tcPr>
            <w:tcW w:w="4042" w:type="dxa"/>
          </w:tcPr>
          <w:p w14:paraId="674BFA59" w14:textId="77777777" w:rsidR="002878AA" w:rsidRPr="00B45BE7" w:rsidRDefault="002878AA" w:rsidP="00CF471B">
            <w:pPr>
              <w:rPr>
                <w:rFonts w:eastAsia="Calibri"/>
                <w:b/>
              </w:rPr>
            </w:pPr>
            <w:r w:rsidRPr="00B45BE7">
              <w:rPr>
                <w:rFonts w:eastAsia="Calibri"/>
                <w:b/>
              </w:rPr>
              <w:t>ID številka za DDV:</w:t>
            </w:r>
          </w:p>
        </w:tc>
        <w:tc>
          <w:tcPr>
            <w:tcW w:w="3821" w:type="dxa"/>
            <w:gridSpan w:val="2"/>
          </w:tcPr>
          <w:p w14:paraId="68D0234A" w14:textId="77777777" w:rsidR="002878AA" w:rsidRPr="00B45BE7" w:rsidRDefault="002878AA" w:rsidP="00CF471B">
            <w:pPr>
              <w:rPr>
                <w:rFonts w:eastAsia="Calibri"/>
              </w:rPr>
            </w:pPr>
          </w:p>
        </w:tc>
      </w:tr>
      <w:tr w:rsidR="002878AA" w:rsidRPr="00B45BE7" w14:paraId="5039A1B7" w14:textId="77777777" w:rsidTr="00F30C11">
        <w:trPr>
          <w:trHeight w:val="439"/>
        </w:trPr>
        <w:tc>
          <w:tcPr>
            <w:tcW w:w="4042" w:type="dxa"/>
          </w:tcPr>
          <w:p w14:paraId="13279119" w14:textId="77777777" w:rsidR="002878AA" w:rsidRPr="00B45BE7" w:rsidRDefault="002878AA" w:rsidP="00CF471B">
            <w:pPr>
              <w:rPr>
                <w:rFonts w:eastAsia="Calibri"/>
                <w:b/>
              </w:rPr>
            </w:pPr>
            <w:r w:rsidRPr="00B45BE7">
              <w:rPr>
                <w:rFonts w:eastAsia="Calibri"/>
                <w:b/>
              </w:rPr>
              <w:t>Telefon:</w:t>
            </w:r>
          </w:p>
        </w:tc>
        <w:tc>
          <w:tcPr>
            <w:tcW w:w="3821" w:type="dxa"/>
            <w:gridSpan w:val="2"/>
          </w:tcPr>
          <w:p w14:paraId="6FF62014" w14:textId="77777777" w:rsidR="002878AA" w:rsidRPr="00B45BE7" w:rsidRDefault="002878AA" w:rsidP="00CF471B">
            <w:pPr>
              <w:rPr>
                <w:rFonts w:eastAsia="Calibri"/>
              </w:rPr>
            </w:pPr>
          </w:p>
        </w:tc>
      </w:tr>
      <w:tr w:rsidR="002878AA" w:rsidRPr="00B45BE7" w14:paraId="4D02E8EB" w14:textId="77777777" w:rsidTr="00F30C11">
        <w:trPr>
          <w:trHeight w:val="458"/>
        </w:trPr>
        <w:tc>
          <w:tcPr>
            <w:tcW w:w="4042" w:type="dxa"/>
          </w:tcPr>
          <w:p w14:paraId="4DFDCC76" w14:textId="77777777" w:rsidR="002878AA" w:rsidRPr="00B45BE7" w:rsidRDefault="002878AA" w:rsidP="00CF471B">
            <w:pPr>
              <w:rPr>
                <w:rFonts w:eastAsia="Calibri"/>
                <w:b/>
              </w:rPr>
            </w:pPr>
            <w:r w:rsidRPr="00B45BE7">
              <w:rPr>
                <w:rFonts w:eastAsia="Calibri"/>
                <w:b/>
              </w:rPr>
              <w:t>Faks:</w:t>
            </w:r>
          </w:p>
        </w:tc>
        <w:tc>
          <w:tcPr>
            <w:tcW w:w="3821" w:type="dxa"/>
            <w:gridSpan w:val="2"/>
          </w:tcPr>
          <w:p w14:paraId="1C99A2B0" w14:textId="77777777" w:rsidR="002878AA" w:rsidRPr="00B45BE7" w:rsidRDefault="002878AA" w:rsidP="00CF471B">
            <w:pPr>
              <w:rPr>
                <w:rFonts w:eastAsia="Calibri"/>
              </w:rPr>
            </w:pPr>
          </w:p>
        </w:tc>
      </w:tr>
      <w:tr w:rsidR="002878AA" w:rsidRPr="00B45BE7" w14:paraId="0131E282" w14:textId="77777777" w:rsidTr="00F30C11">
        <w:trPr>
          <w:trHeight w:val="447"/>
        </w:trPr>
        <w:tc>
          <w:tcPr>
            <w:tcW w:w="4042" w:type="dxa"/>
          </w:tcPr>
          <w:p w14:paraId="03AE54F1" w14:textId="77777777" w:rsidR="002878AA" w:rsidRPr="00B45BE7" w:rsidRDefault="002878AA" w:rsidP="00CF471B">
            <w:pPr>
              <w:rPr>
                <w:rFonts w:eastAsia="Calibri"/>
                <w:b/>
              </w:rPr>
            </w:pPr>
            <w:r w:rsidRPr="00B45BE7">
              <w:rPr>
                <w:rFonts w:eastAsia="Calibri"/>
                <w:b/>
              </w:rPr>
              <w:t>Elektronska pošta:</w:t>
            </w:r>
          </w:p>
        </w:tc>
        <w:tc>
          <w:tcPr>
            <w:tcW w:w="3821" w:type="dxa"/>
            <w:gridSpan w:val="2"/>
          </w:tcPr>
          <w:p w14:paraId="51FD65A9" w14:textId="77777777" w:rsidR="002878AA" w:rsidRPr="00B45BE7" w:rsidRDefault="002878AA" w:rsidP="00CF471B">
            <w:pPr>
              <w:rPr>
                <w:rFonts w:eastAsia="Calibri"/>
              </w:rPr>
            </w:pPr>
          </w:p>
        </w:tc>
      </w:tr>
      <w:tr w:rsidR="002878AA" w:rsidRPr="00B45BE7" w14:paraId="093759DF" w14:textId="77777777" w:rsidTr="00F30C11">
        <w:trPr>
          <w:trHeight w:val="535"/>
        </w:trPr>
        <w:tc>
          <w:tcPr>
            <w:tcW w:w="4042" w:type="dxa"/>
          </w:tcPr>
          <w:p w14:paraId="71CB4E18" w14:textId="77777777" w:rsidR="002878AA" w:rsidRPr="00B45BE7" w:rsidRDefault="002878AA" w:rsidP="00CF471B">
            <w:pPr>
              <w:ind w:left="6"/>
              <w:rPr>
                <w:rFonts w:eastAsia="Calibri"/>
                <w:b/>
              </w:rPr>
            </w:pPr>
            <w:r w:rsidRPr="00B45BE7">
              <w:rPr>
                <w:rFonts w:eastAsia="Calibri"/>
                <w:b/>
              </w:rPr>
              <w:t>Kontaktna oseba ponudnika za obveščanje:</w:t>
            </w:r>
          </w:p>
        </w:tc>
        <w:tc>
          <w:tcPr>
            <w:tcW w:w="3821" w:type="dxa"/>
            <w:gridSpan w:val="2"/>
            <w:tcBorders>
              <w:bottom w:val="single" w:sz="4" w:space="0" w:color="auto"/>
            </w:tcBorders>
          </w:tcPr>
          <w:p w14:paraId="1F7FE9C1" w14:textId="77777777" w:rsidR="002878AA" w:rsidRPr="00B45BE7" w:rsidRDefault="002878AA" w:rsidP="00CF471B">
            <w:pPr>
              <w:ind w:left="6"/>
              <w:rPr>
                <w:rFonts w:eastAsia="Calibri"/>
              </w:rPr>
            </w:pPr>
          </w:p>
        </w:tc>
      </w:tr>
      <w:tr w:rsidR="002878AA" w:rsidRPr="00B45BE7" w14:paraId="76F58422" w14:textId="77777777" w:rsidTr="00F30C11">
        <w:trPr>
          <w:trHeight w:val="262"/>
        </w:trPr>
        <w:tc>
          <w:tcPr>
            <w:tcW w:w="4042" w:type="dxa"/>
          </w:tcPr>
          <w:p w14:paraId="2B7F81CD" w14:textId="77777777" w:rsidR="002878AA" w:rsidRPr="00B45BE7" w:rsidRDefault="002878AA" w:rsidP="00CF471B">
            <w:pPr>
              <w:ind w:left="6"/>
              <w:rPr>
                <w:rFonts w:eastAsia="Calibri"/>
                <w:b/>
              </w:rPr>
            </w:pPr>
            <w:r>
              <w:rPr>
                <w:rFonts w:eastAsia="Calibri"/>
                <w:b/>
              </w:rPr>
              <w:t>Elektronska pošta kontaktne osebe za obveščanje:</w:t>
            </w:r>
          </w:p>
        </w:tc>
        <w:tc>
          <w:tcPr>
            <w:tcW w:w="3821" w:type="dxa"/>
            <w:gridSpan w:val="2"/>
            <w:tcBorders>
              <w:bottom w:val="single" w:sz="4" w:space="0" w:color="auto"/>
            </w:tcBorders>
          </w:tcPr>
          <w:p w14:paraId="55A35B61" w14:textId="77777777" w:rsidR="002878AA" w:rsidRPr="00B45BE7" w:rsidRDefault="002878AA" w:rsidP="00CF471B">
            <w:pPr>
              <w:ind w:left="6"/>
              <w:rPr>
                <w:rFonts w:eastAsia="Calibri"/>
              </w:rPr>
            </w:pPr>
          </w:p>
        </w:tc>
      </w:tr>
      <w:tr w:rsidR="002878AA" w:rsidRPr="00B45BE7" w14:paraId="57CDA6D8" w14:textId="77777777" w:rsidTr="00F30C11">
        <w:trPr>
          <w:trHeight w:val="120"/>
        </w:trPr>
        <w:tc>
          <w:tcPr>
            <w:tcW w:w="4042" w:type="dxa"/>
          </w:tcPr>
          <w:p w14:paraId="43DAFBC5" w14:textId="77777777" w:rsidR="002878AA" w:rsidRPr="00B45BE7" w:rsidRDefault="002878AA">
            <w:pPr>
              <w:ind w:left="6"/>
              <w:rPr>
                <w:rFonts w:eastAsia="Calibri"/>
                <w:b/>
              </w:rPr>
            </w:pPr>
            <w:r>
              <w:rPr>
                <w:rFonts w:eastAsia="Calibri"/>
                <w:b/>
              </w:rPr>
              <w:t>Nastopanje v skupni ponudbi</w:t>
            </w:r>
            <w:r w:rsidR="00FC7054">
              <w:rPr>
                <w:rFonts w:eastAsia="Calibri"/>
                <w:b/>
              </w:rPr>
              <w:t xml:space="preserve"> </w:t>
            </w:r>
            <w:r w:rsidRPr="00B45BE7">
              <w:rPr>
                <w:rFonts w:eastAsia="Calibri"/>
                <w:b/>
              </w:rPr>
              <w:t>(ustrezno označiti)</w:t>
            </w:r>
          </w:p>
        </w:tc>
        <w:tc>
          <w:tcPr>
            <w:tcW w:w="1598" w:type="dxa"/>
            <w:tcBorders>
              <w:right w:val="nil"/>
            </w:tcBorders>
          </w:tcPr>
          <w:p w14:paraId="42F9924D"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7B6E76BA" w14:textId="77777777" w:rsidR="002878AA" w:rsidRPr="00B45BE7" w:rsidRDefault="002878AA" w:rsidP="00CF471B">
            <w:pPr>
              <w:jc w:val="center"/>
              <w:rPr>
                <w:rFonts w:eastAsia="Calibri"/>
                <w:b/>
              </w:rPr>
            </w:pPr>
            <w:r w:rsidRPr="00B45BE7">
              <w:rPr>
                <w:rFonts w:eastAsia="Calibri"/>
                <w:b/>
              </w:rPr>
              <w:t>NE</w:t>
            </w:r>
          </w:p>
        </w:tc>
      </w:tr>
      <w:tr w:rsidR="002878AA" w:rsidRPr="00B45BE7" w14:paraId="5971C8A3" w14:textId="77777777" w:rsidTr="00F30C11">
        <w:trPr>
          <w:trHeight w:val="120"/>
        </w:trPr>
        <w:tc>
          <w:tcPr>
            <w:tcW w:w="4042" w:type="dxa"/>
          </w:tcPr>
          <w:p w14:paraId="07868E41" w14:textId="77777777" w:rsidR="002878AA" w:rsidRPr="00B45BE7" w:rsidRDefault="002878AA" w:rsidP="00CF471B">
            <w:pPr>
              <w:ind w:left="6"/>
              <w:rPr>
                <w:rFonts w:eastAsia="Calibri"/>
                <w:b/>
              </w:rPr>
            </w:pPr>
            <w:r w:rsidRPr="00B45BE7">
              <w:rPr>
                <w:rFonts w:eastAsia="Calibri"/>
                <w:b/>
              </w:rPr>
              <w:t>Nastopanje s podizvajalci (ustrezno označiti)</w:t>
            </w:r>
          </w:p>
        </w:tc>
        <w:tc>
          <w:tcPr>
            <w:tcW w:w="1598" w:type="dxa"/>
            <w:tcBorders>
              <w:right w:val="nil"/>
            </w:tcBorders>
          </w:tcPr>
          <w:p w14:paraId="500C08A9"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78B52C4F" w14:textId="77777777" w:rsidR="002878AA" w:rsidRPr="00B45BE7" w:rsidRDefault="002878AA" w:rsidP="00CF471B">
            <w:pPr>
              <w:jc w:val="center"/>
              <w:rPr>
                <w:rFonts w:eastAsia="Calibri"/>
                <w:b/>
              </w:rPr>
            </w:pPr>
            <w:r w:rsidRPr="00B45BE7">
              <w:rPr>
                <w:rFonts w:eastAsia="Calibri"/>
                <w:b/>
              </w:rPr>
              <w:t>NE</w:t>
            </w:r>
          </w:p>
        </w:tc>
      </w:tr>
      <w:tr w:rsidR="00F30C11" w:rsidRPr="00B45BE7" w14:paraId="65078CF5" w14:textId="77777777" w:rsidTr="00F30C11">
        <w:trPr>
          <w:trHeight w:val="467"/>
        </w:trPr>
        <w:tc>
          <w:tcPr>
            <w:tcW w:w="4042" w:type="dxa"/>
            <w:tcBorders>
              <w:top w:val="single" w:sz="4" w:space="0" w:color="auto"/>
              <w:left w:val="single" w:sz="4" w:space="0" w:color="auto"/>
              <w:bottom w:val="single" w:sz="4" w:space="0" w:color="auto"/>
              <w:right w:val="single" w:sz="4" w:space="0" w:color="auto"/>
            </w:tcBorders>
          </w:tcPr>
          <w:p w14:paraId="7D2AEB74" w14:textId="77777777" w:rsidR="00F30C11" w:rsidRPr="00B45BE7" w:rsidRDefault="00F30C11" w:rsidP="00F30C11">
            <w:pPr>
              <w:ind w:left="6"/>
              <w:rPr>
                <w:rFonts w:eastAsia="Calibri"/>
                <w:b/>
              </w:rPr>
            </w:pPr>
            <w:r w:rsidRPr="00A35A42">
              <w:rPr>
                <w:rFonts w:eastAsia="Calibri"/>
                <w:b/>
              </w:rPr>
              <w:t xml:space="preserve">Ponudnik je MSP </w:t>
            </w:r>
            <w:r w:rsidRPr="00A35A42">
              <w:rPr>
                <w:rFonts w:eastAsia="Calibri"/>
              </w:rPr>
              <w:t xml:space="preserve">(mikro, mala in srednje veliko podjetje) </w:t>
            </w:r>
            <w:r w:rsidRPr="00A35A42">
              <w:rPr>
                <w:rFonts w:eastAsia="Calibri"/>
                <w:b/>
              </w:rPr>
              <w:t>(ustrezno označiti)</w:t>
            </w:r>
          </w:p>
        </w:tc>
        <w:tc>
          <w:tcPr>
            <w:tcW w:w="1598" w:type="dxa"/>
            <w:tcBorders>
              <w:top w:val="single" w:sz="4" w:space="0" w:color="auto"/>
              <w:left w:val="single" w:sz="4" w:space="0" w:color="auto"/>
              <w:bottom w:val="single" w:sz="4" w:space="0" w:color="auto"/>
              <w:right w:val="nil"/>
            </w:tcBorders>
          </w:tcPr>
          <w:p w14:paraId="7297C3F6" w14:textId="77777777" w:rsidR="00F30C11" w:rsidRPr="00B45BE7" w:rsidRDefault="00F30C11" w:rsidP="00F30C11">
            <w:pPr>
              <w:ind w:left="6"/>
              <w:jc w:val="center"/>
              <w:rPr>
                <w:rFonts w:eastAsia="Calibri"/>
                <w:b/>
              </w:rPr>
            </w:pPr>
            <w:r w:rsidRPr="00A35A42">
              <w:rPr>
                <w:rFonts w:eastAsia="Calibri"/>
                <w:b/>
              </w:rPr>
              <w:t>DA</w:t>
            </w:r>
          </w:p>
        </w:tc>
        <w:tc>
          <w:tcPr>
            <w:tcW w:w="2223" w:type="dxa"/>
            <w:tcBorders>
              <w:top w:val="single" w:sz="4" w:space="0" w:color="auto"/>
              <w:left w:val="nil"/>
              <w:bottom w:val="single" w:sz="4" w:space="0" w:color="auto"/>
              <w:right w:val="single" w:sz="4" w:space="0" w:color="auto"/>
            </w:tcBorders>
          </w:tcPr>
          <w:p w14:paraId="4345BA44" w14:textId="77777777" w:rsidR="00F30C11" w:rsidRPr="00B45BE7" w:rsidRDefault="00F30C11" w:rsidP="00F30C11">
            <w:pPr>
              <w:jc w:val="center"/>
              <w:rPr>
                <w:rFonts w:eastAsia="Calibri"/>
                <w:b/>
              </w:rPr>
            </w:pPr>
            <w:r w:rsidRPr="00A35A42">
              <w:rPr>
                <w:rFonts w:eastAsia="Calibri"/>
                <w:b/>
              </w:rPr>
              <w:t>NE</w:t>
            </w:r>
          </w:p>
        </w:tc>
      </w:tr>
      <w:tr w:rsidR="002878AA" w:rsidRPr="00B45BE7" w14:paraId="1E2FB838" w14:textId="77777777" w:rsidTr="00F30C11">
        <w:trPr>
          <w:trHeight w:val="120"/>
        </w:trPr>
        <w:tc>
          <w:tcPr>
            <w:tcW w:w="4042" w:type="dxa"/>
          </w:tcPr>
          <w:p w14:paraId="6DB76D11" w14:textId="77777777" w:rsidR="002878AA" w:rsidRPr="00B45BE7" w:rsidRDefault="002878AA" w:rsidP="00CF471B">
            <w:pPr>
              <w:ind w:left="6"/>
              <w:rPr>
                <w:rFonts w:eastAsia="Calibri"/>
                <w:b/>
              </w:rPr>
            </w:pPr>
            <w:r>
              <w:rPr>
                <w:rFonts w:eastAsia="Calibri"/>
                <w:b/>
              </w:rPr>
              <w:t>Veljavnost ponudbe</w:t>
            </w:r>
          </w:p>
        </w:tc>
        <w:tc>
          <w:tcPr>
            <w:tcW w:w="3821" w:type="dxa"/>
            <w:gridSpan w:val="2"/>
          </w:tcPr>
          <w:p w14:paraId="30E00BC1" w14:textId="77777777" w:rsidR="002878AA" w:rsidRPr="00B45BE7" w:rsidRDefault="002878AA" w:rsidP="00CF471B">
            <w:pPr>
              <w:jc w:val="center"/>
              <w:rPr>
                <w:rFonts w:eastAsia="Calibri"/>
                <w:b/>
              </w:rPr>
            </w:pPr>
            <w:r w:rsidRPr="001930F1">
              <w:rPr>
                <w:rFonts w:eastAsia="Calibri"/>
              </w:rPr>
              <w:t>________ dni</w:t>
            </w:r>
          </w:p>
        </w:tc>
      </w:tr>
    </w:tbl>
    <w:p w14:paraId="27BAEC4D" w14:textId="77777777" w:rsidR="00FC7054" w:rsidRDefault="00FC7054">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4908030A" w14:textId="77777777" w:rsidR="00AA6515" w:rsidRPr="007378D3" w:rsidRDefault="00AA6515" w:rsidP="00AA6515">
      <w:pPr>
        <w:pStyle w:val="Heading2"/>
        <w:numPr>
          <w:ilvl w:val="0"/>
          <w:numId w:val="11"/>
        </w:numPr>
        <w:rPr>
          <w:rFonts w:asciiTheme="minorHAnsi" w:hAnsiTheme="minorHAnsi"/>
          <w:sz w:val="22"/>
          <w:szCs w:val="22"/>
        </w:rPr>
      </w:pPr>
      <w:bookmarkStart w:id="5" w:name="_Toc447098934"/>
      <w:bookmarkStart w:id="6" w:name="_Toc54260977"/>
      <w:r w:rsidRPr="00BB4908">
        <w:rPr>
          <w:rFonts w:asciiTheme="minorHAnsi" w:hAnsiTheme="minorHAnsi"/>
          <w:sz w:val="22"/>
          <w:szCs w:val="22"/>
        </w:rPr>
        <w:lastRenderedPageBreak/>
        <w:t xml:space="preserve">Obrazec </w:t>
      </w:r>
      <w:r>
        <w:rPr>
          <w:rFonts w:asciiTheme="minorHAnsi" w:hAnsiTheme="minorHAnsi"/>
          <w:sz w:val="22"/>
          <w:szCs w:val="22"/>
        </w:rPr>
        <w:t>– REFERENCA - POGOJ</w:t>
      </w:r>
      <w:bookmarkEnd w:id="6"/>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AA6515" w:rsidRPr="00E83ED7" w14:paraId="22280CCD" w14:textId="77777777" w:rsidTr="003715C2">
        <w:trPr>
          <w:trHeight w:val="253"/>
        </w:trPr>
        <w:tc>
          <w:tcPr>
            <w:tcW w:w="1817" w:type="dxa"/>
          </w:tcPr>
          <w:p w14:paraId="536971E5" w14:textId="77777777" w:rsidR="00AA6515" w:rsidRPr="001D3708" w:rsidRDefault="00AA6515" w:rsidP="003715C2">
            <w:pPr>
              <w:spacing w:after="0"/>
              <w:rPr>
                <w:b/>
              </w:rPr>
            </w:pPr>
            <w:r w:rsidRPr="001D3708">
              <w:rPr>
                <w:b/>
              </w:rPr>
              <w:t>NAROČNIK</w:t>
            </w:r>
            <w:r w:rsidRPr="001D3708">
              <w:t>:</w:t>
            </w:r>
          </w:p>
        </w:tc>
        <w:tc>
          <w:tcPr>
            <w:tcW w:w="6036" w:type="dxa"/>
          </w:tcPr>
          <w:p w14:paraId="0F43412D" w14:textId="77777777" w:rsidR="00AA6515" w:rsidRPr="001D3708" w:rsidRDefault="00AA6515" w:rsidP="003715C2">
            <w:pPr>
              <w:spacing w:after="0"/>
            </w:pPr>
            <w:r w:rsidRPr="001D3708">
              <w:t>DUTB d.d., Davčna ulica 1, Ljubljana</w:t>
            </w:r>
          </w:p>
        </w:tc>
      </w:tr>
      <w:tr w:rsidR="00AA6515" w:rsidRPr="00E83ED7" w14:paraId="0F66E866" w14:textId="77777777" w:rsidTr="003715C2">
        <w:trPr>
          <w:trHeight w:val="253"/>
        </w:trPr>
        <w:tc>
          <w:tcPr>
            <w:tcW w:w="1817" w:type="dxa"/>
          </w:tcPr>
          <w:p w14:paraId="757FE9D0" w14:textId="77777777" w:rsidR="00AA6515" w:rsidRPr="001D3708" w:rsidRDefault="00AA6515" w:rsidP="003715C2">
            <w:pPr>
              <w:spacing w:after="0"/>
              <w:rPr>
                <w:b/>
              </w:rPr>
            </w:pPr>
            <w:r w:rsidRPr="001D3708">
              <w:rPr>
                <w:b/>
              </w:rPr>
              <w:t>JAVNO NAROČILO</w:t>
            </w:r>
          </w:p>
        </w:tc>
        <w:tc>
          <w:tcPr>
            <w:tcW w:w="6036" w:type="dxa"/>
          </w:tcPr>
          <w:p w14:paraId="4739CC7E" w14:textId="77777777" w:rsidR="00AA6515" w:rsidRPr="001D3708" w:rsidRDefault="00AA6515" w:rsidP="0062261C">
            <w:pPr>
              <w:spacing w:after="0"/>
            </w:pPr>
            <w:r w:rsidRPr="001D3708">
              <w:t>JN/</w:t>
            </w:r>
            <w:r w:rsidR="0062261C">
              <w:t>8</w:t>
            </w:r>
            <w:r w:rsidRPr="001D3708">
              <w:t>-P</w:t>
            </w:r>
            <w:r w:rsidR="0062261C">
              <w:t>R</w:t>
            </w:r>
            <w:r w:rsidRPr="001D3708">
              <w:t>/20</w:t>
            </w:r>
            <w:r w:rsidR="0062261C">
              <w:t>20</w:t>
            </w:r>
          </w:p>
        </w:tc>
      </w:tr>
      <w:tr w:rsidR="00AA6515" w:rsidRPr="00195B71" w14:paraId="70CF4729" w14:textId="77777777" w:rsidTr="003715C2">
        <w:trPr>
          <w:trHeight w:val="201"/>
        </w:trPr>
        <w:tc>
          <w:tcPr>
            <w:tcW w:w="1817" w:type="dxa"/>
          </w:tcPr>
          <w:p w14:paraId="79EE56BC" w14:textId="77777777" w:rsidR="00AA6515" w:rsidRPr="00EC3D89" w:rsidRDefault="00AA6515" w:rsidP="003715C2">
            <w:pPr>
              <w:spacing w:after="0"/>
              <w:rPr>
                <w:b/>
              </w:rPr>
            </w:pPr>
            <w:r w:rsidRPr="00EC3D89">
              <w:rPr>
                <w:b/>
              </w:rPr>
              <w:t>PREDMET</w:t>
            </w:r>
          </w:p>
        </w:tc>
        <w:tc>
          <w:tcPr>
            <w:tcW w:w="6036" w:type="dxa"/>
          </w:tcPr>
          <w:p w14:paraId="478267A7" w14:textId="77777777" w:rsidR="00AA6515" w:rsidRPr="00E83ED7" w:rsidRDefault="00787F06" w:rsidP="00787F06">
            <w:pPr>
              <w:spacing w:after="0"/>
            </w:pPr>
            <w:r>
              <w:t>Analiza, n</w:t>
            </w:r>
            <w:r w:rsidR="0075059A" w:rsidRPr="0075059A">
              <w:t>ačrtovanje in zakup medijskega prostora za potrebe DUTB</w:t>
            </w:r>
          </w:p>
        </w:tc>
      </w:tr>
    </w:tbl>
    <w:p w14:paraId="5AE9D366" w14:textId="77777777" w:rsidR="00AA6515" w:rsidRPr="00025411" w:rsidRDefault="00AA6515" w:rsidP="00AA6515">
      <w:pPr>
        <w:widowControl/>
        <w:spacing w:after="0"/>
        <w:jc w:val="left"/>
        <w:rPr>
          <w:sz w:val="22"/>
          <w:szCs w:val="22"/>
        </w:rPr>
      </w:pPr>
    </w:p>
    <w:p w14:paraId="575FD249" w14:textId="77777777" w:rsidR="00AA6515" w:rsidRDefault="00AA6515" w:rsidP="00AA6515">
      <w:pPr>
        <w:widowControl/>
        <w:spacing w:after="0"/>
        <w:jc w:val="left"/>
        <w:rPr>
          <w:sz w:val="22"/>
          <w:szCs w:val="22"/>
        </w:rPr>
      </w:pPr>
    </w:p>
    <w:p w14:paraId="12131962" w14:textId="77777777" w:rsidR="00AA6515" w:rsidRDefault="00AA6515" w:rsidP="00AA6515">
      <w:pPr>
        <w:spacing w:after="0"/>
        <w:rPr>
          <w:rFonts w:cs="Tahoma"/>
          <w:sz w:val="22"/>
          <w:szCs w:val="22"/>
        </w:rPr>
      </w:pPr>
      <w:r w:rsidRPr="00AA6515">
        <w:rPr>
          <w:sz w:val="22"/>
          <w:szCs w:val="22"/>
        </w:rPr>
        <w:t xml:space="preserve">S tem obrazcem ponudnik izkazuje, da razpolaga s potrjenimi referencami s strani prejšnjih naročnikov, skladno </w:t>
      </w:r>
      <w:r w:rsidRPr="00AA6515">
        <w:rPr>
          <w:rFonts w:cs="Tahoma"/>
          <w:sz w:val="22"/>
          <w:szCs w:val="22"/>
        </w:rPr>
        <w:t>s točko II.2 POGOJI ZA SODELOVANJE.</w:t>
      </w:r>
    </w:p>
    <w:p w14:paraId="01C1766F" w14:textId="77777777" w:rsidR="00AA6515" w:rsidRDefault="00AA6515" w:rsidP="00AA6515">
      <w:pPr>
        <w:widowControl/>
        <w:spacing w:after="0"/>
        <w:jc w:val="left"/>
        <w:rPr>
          <w:rFonts w:eastAsia="Times New Roman" w:cs="Times New Roman"/>
          <w:sz w:val="22"/>
          <w:szCs w:val="22"/>
          <w:lang w:eastAsia="en-GB"/>
        </w:rPr>
      </w:pPr>
    </w:p>
    <w:p w14:paraId="75E92BC8" w14:textId="77777777" w:rsidR="005F2B3F" w:rsidRPr="008C555F" w:rsidRDefault="005F2B3F" w:rsidP="00AA6515">
      <w:pPr>
        <w:widowControl/>
        <w:spacing w:after="0"/>
        <w:jc w:val="left"/>
        <w:rPr>
          <w:rFonts w:eastAsia="Times New Roman" w:cs="Times New Roman"/>
          <w:sz w:val="22"/>
          <w:szCs w:val="22"/>
          <w:lang w:eastAsia="en-GB"/>
        </w:rPr>
      </w:pPr>
    </w:p>
    <w:tbl>
      <w:tblPr>
        <w:tblStyle w:val="TableGrid61"/>
        <w:tblW w:w="0" w:type="auto"/>
        <w:tblLook w:val="04A0" w:firstRow="1" w:lastRow="0" w:firstColumn="1" w:lastColumn="0" w:noHBand="0" w:noVBand="1"/>
      </w:tblPr>
      <w:tblGrid>
        <w:gridCol w:w="677"/>
        <w:gridCol w:w="2226"/>
        <w:gridCol w:w="1679"/>
        <w:gridCol w:w="1563"/>
        <w:gridCol w:w="1782"/>
      </w:tblGrid>
      <w:tr w:rsidR="005F2B3F" w:rsidRPr="005F2B3F" w14:paraId="2BA2A5BB" w14:textId="77777777" w:rsidTr="003715C2">
        <w:tc>
          <w:tcPr>
            <w:tcW w:w="677" w:type="dxa"/>
          </w:tcPr>
          <w:p w14:paraId="0D417EFD"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Zap. št.</w:t>
            </w:r>
          </w:p>
        </w:tc>
        <w:tc>
          <w:tcPr>
            <w:tcW w:w="2226" w:type="dxa"/>
          </w:tcPr>
          <w:p w14:paraId="24B16689"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naročnik</w:t>
            </w:r>
          </w:p>
        </w:tc>
        <w:tc>
          <w:tcPr>
            <w:tcW w:w="1679" w:type="dxa"/>
          </w:tcPr>
          <w:p w14:paraId="44B75934"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Področje naročnika (*)</w:t>
            </w:r>
          </w:p>
        </w:tc>
        <w:tc>
          <w:tcPr>
            <w:tcW w:w="1563" w:type="dxa"/>
          </w:tcPr>
          <w:p w14:paraId="48E60C03"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Vrednost reference</w:t>
            </w:r>
          </w:p>
          <w:p w14:paraId="3C67AD0D" w14:textId="77777777" w:rsidR="005F2B3F" w:rsidRPr="005F2B3F" w:rsidRDefault="005F2B3F" w:rsidP="005F2B3F">
            <w:pPr>
              <w:widowControl/>
              <w:jc w:val="center"/>
              <w:rPr>
                <w:rFonts w:asciiTheme="minorHAnsi" w:hAnsiTheme="minorHAnsi"/>
                <w:lang w:eastAsia="en-GB"/>
              </w:rPr>
            </w:pPr>
            <w:r w:rsidRPr="005F2B3F">
              <w:rPr>
                <w:rFonts w:asciiTheme="minorHAnsi" w:hAnsiTheme="minorHAnsi"/>
                <w:lang w:eastAsia="en-GB"/>
              </w:rPr>
              <w:t>(brez DDV)</w:t>
            </w:r>
          </w:p>
        </w:tc>
        <w:tc>
          <w:tcPr>
            <w:tcW w:w="1782" w:type="dxa"/>
          </w:tcPr>
          <w:p w14:paraId="70669D04"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Datum začetka/ zaključka posla</w:t>
            </w:r>
          </w:p>
        </w:tc>
      </w:tr>
      <w:tr w:rsidR="005F2B3F" w:rsidRPr="005F2B3F" w14:paraId="63485F3D" w14:textId="77777777" w:rsidTr="003715C2">
        <w:tc>
          <w:tcPr>
            <w:tcW w:w="677" w:type="dxa"/>
          </w:tcPr>
          <w:p w14:paraId="19BCB367" w14:textId="77777777" w:rsidR="005F2B3F" w:rsidRPr="005F2B3F" w:rsidRDefault="005F2B3F" w:rsidP="005F2B3F">
            <w:pPr>
              <w:widowControl/>
              <w:jc w:val="center"/>
              <w:rPr>
                <w:rFonts w:asciiTheme="minorHAnsi" w:hAnsiTheme="minorHAnsi"/>
                <w:lang w:eastAsia="en-GB"/>
              </w:rPr>
            </w:pPr>
            <w:r w:rsidRPr="005F2B3F">
              <w:rPr>
                <w:rFonts w:asciiTheme="minorHAnsi" w:hAnsiTheme="minorHAnsi"/>
                <w:lang w:eastAsia="en-GB"/>
              </w:rPr>
              <w:t>1</w:t>
            </w:r>
          </w:p>
        </w:tc>
        <w:tc>
          <w:tcPr>
            <w:tcW w:w="2226" w:type="dxa"/>
          </w:tcPr>
          <w:p w14:paraId="773B404B" w14:textId="77777777" w:rsidR="005F2B3F" w:rsidRPr="005F2B3F" w:rsidRDefault="005F2B3F" w:rsidP="005F2B3F">
            <w:pPr>
              <w:widowControl/>
              <w:jc w:val="left"/>
              <w:rPr>
                <w:rFonts w:asciiTheme="minorHAnsi" w:hAnsiTheme="minorHAnsi"/>
                <w:sz w:val="22"/>
                <w:szCs w:val="22"/>
                <w:lang w:eastAsia="en-GB"/>
              </w:rPr>
            </w:pPr>
          </w:p>
          <w:p w14:paraId="371E8132"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284F300F"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00F38193"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18BE9AE1" w14:textId="77777777" w:rsidR="005F2B3F" w:rsidRPr="005F2B3F" w:rsidRDefault="005F2B3F" w:rsidP="005F2B3F">
            <w:pPr>
              <w:widowControl/>
              <w:jc w:val="left"/>
              <w:rPr>
                <w:rFonts w:asciiTheme="minorHAnsi" w:hAnsiTheme="minorHAnsi"/>
                <w:sz w:val="22"/>
                <w:szCs w:val="22"/>
                <w:lang w:eastAsia="en-GB"/>
              </w:rPr>
            </w:pPr>
          </w:p>
        </w:tc>
      </w:tr>
      <w:tr w:rsidR="005F2B3F" w:rsidRPr="005F2B3F" w14:paraId="1D3BB235" w14:textId="77777777" w:rsidTr="003715C2">
        <w:tc>
          <w:tcPr>
            <w:tcW w:w="677" w:type="dxa"/>
          </w:tcPr>
          <w:p w14:paraId="6A7A80A9" w14:textId="77777777" w:rsidR="005F2B3F" w:rsidRPr="005F2B3F" w:rsidRDefault="005F2B3F" w:rsidP="005F2B3F">
            <w:pPr>
              <w:widowControl/>
              <w:jc w:val="center"/>
              <w:rPr>
                <w:rFonts w:asciiTheme="minorHAnsi" w:hAnsiTheme="minorHAnsi"/>
                <w:lang w:eastAsia="en-GB"/>
              </w:rPr>
            </w:pPr>
            <w:r w:rsidRPr="005F2B3F">
              <w:rPr>
                <w:rFonts w:asciiTheme="minorHAnsi" w:hAnsiTheme="minorHAnsi"/>
                <w:lang w:eastAsia="en-GB"/>
              </w:rPr>
              <w:t>2</w:t>
            </w:r>
          </w:p>
        </w:tc>
        <w:tc>
          <w:tcPr>
            <w:tcW w:w="2226" w:type="dxa"/>
          </w:tcPr>
          <w:p w14:paraId="78A6BF4A" w14:textId="77777777" w:rsidR="005F2B3F" w:rsidRPr="005F2B3F" w:rsidRDefault="005F2B3F" w:rsidP="005F2B3F">
            <w:pPr>
              <w:widowControl/>
              <w:jc w:val="left"/>
              <w:rPr>
                <w:rFonts w:asciiTheme="minorHAnsi" w:hAnsiTheme="minorHAnsi"/>
                <w:sz w:val="22"/>
                <w:szCs w:val="22"/>
                <w:lang w:eastAsia="en-GB"/>
              </w:rPr>
            </w:pPr>
          </w:p>
          <w:p w14:paraId="3005694D"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5AA58CB5"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1C13DE83"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414C0A80" w14:textId="77777777" w:rsidR="005F2B3F" w:rsidRPr="005F2B3F" w:rsidRDefault="005F2B3F" w:rsidP="005F2B3F">
            <w:pPr>
              <w:widowControl/>
              <w:jc w:val="left"/>
              <w:rPr>
                <w:rFonts w:asciiTheme="minorHAnsi" w:hAnsiTheme="minorHAnsi"/>
                <w:sz w:val="22"/>
                <w:szCs w:val="22"/>
                <w:lang w:eastAsia="en-GB"/>
              </w:rPr>
            </w:pPr>
          </w:p>
        </w:tc>
      </w:tr>
      <w:tr w:rsidR="005F2B3F" w:rsidRPr="005F2B3F" w14:paraId="0D53EC79" w14:textId="77777777" w:rsidTr="003715C2">
        <w:tc>
          <w:tcPr>
            <w:tcW w:w="677" w:type="dxa"/>
          </w:tcPr>
          <w:p w14:paraId="16306FB3" w14:textId="77777777" w:rsidR="005F2B3F" w:rsidRPr="005F2B3F" w:rsidRDefault="005F2B3F" w:rsidP="005F2B3F">
            <w:pPr>
              <w:widowControl/>
              <w:jc w:val="center"/>
              <w:rPr>
                <w:rFonts w:asciiTheme="minorHAnsi" w:hAnsiTheme="minorHAnsi"/>
                <w:lang w:eastAsia="en-GB"/>
              </w:rPr>
            </w:pPr>
            <w:r w:rsidRPr="005F2B3F">
              <w:rPr>
                <w:rFonts w:asciiTheme="minorHAnsi" w:hAnsiTheme="minorHAnsi"/>
                <w:lang w:eastAsia="en-GB"/>
              </w:rPr>
              <w:t>3</w:t>
            </w:r>
          </w:p>
        </w:tc>
        <w:tc>
          <w:tcPr>
            <w:tcW w:w="2226" w:type="dxa"/>
          </w:tcPr>
          <w:p w14:paraId="5B39F4B3" w14:textId="77777777" w:rsidR="005F2B3F" w:rsidRPr="005F2B3F" w:rsidRDefault="005F2B3F" w:rsidP="005F2B3F">
            <w:pPr>
              <w:widowControl/>
              <w:jc w:val="left"/>
              <w:rPr>
                <w:rFonts w:asciiTheme="minorHAnsi" w:hAnsiTheme="minorHAnsi"/>
                <w:sz w:val="22"/>
                <w:szCs w:val="22"/>
                <w:lang w:eastAsia="en-GB"/>
              </w:rPr>
            </w:pPr>
          </w:p>
          <w:p w14:paraId="596D6C97"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55EBB678"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4EC3FCB9"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4FC32AF6" w14:textId="77777777" w:rsidR="005F2B3F" w:rsidRPr="005F2B3F" w:rsidRDefault="005F2B3F" w:rsidP="005F2B3F">
            <w:pPr>
              <w:widowControl/>
              <w:jc w:val="left"/>
              <w:rPr>
                <w:rFonts w:asciiTheme="minorHAnsi" w:hAnsiTheme="minorHAnsi"/>
                <w:sz w:val="22"/>
                <w:szCs w:val="22"/>
                <w:lang w:eastAsia="en-GB"/>
              </w:rPr>
            </w:pPr>
          </w:p>
        </w:tc>
      </w:tr>
      <w:tr w:rsidR="005F2B3F" w:rsidRPr="005F2B3F" w14:paraId="1AD224D4" w14:textId="77777777" w:rsidTr="003715C2">
        <w:tc>
          <w:tcPr>
            <w:tcW w:w="677" w:type="dxa"/>
          </w:tcPr>
          <w:p w14:paraId="67A38DE9" w14:textId="77777777" w:rsidR="005F2B3F" w:rsidRPr="005F2B3F" w:rsidRDefault="005F2B3F" w:rsidP="005F2B3F">
            <w:pPr>
              <w:widowControl/>
              <w:jc w:val="center"/>
              <w:rPr>
                <w:rFonts w:asciiTheme="minorHAnsi" w:hAnsiTheme="minorHAnsi"/>
                <w:lang w:eastAsia="en-GB"/>
              </w:rPr>
            </w:pPr>
          </w:p>
        </w:tc>
        <w:tc>
          <w:tcPr>
            <w:tcW w:w="2226" w:type="dxa"/>
          </w:tcPr>
          <w:p w14:paraId="08880714" w14:textId="77777777" w:rsidR="005F2B3F" w:rsidRPr="005F2B3F" w:rsidRDefault="005F2B3F" w:rsidP="005F2B3F">
            <w:pPr>
              <w:widowControl/>
              <w:jc w:val="left"/>
              <w:rPr>
                <w:rFonts w:asciiTheme="minorHAnsi" w:hAnsiTheme="minorHAnsi"/>
                <w:sz w:val="22"/>
                <w:szCs w:val="22"/>
                <w:lang w:eastAsia="en-GB"/>
              </w:rPr>
            </w:pPr>
          </w:p>
          <w:p w14:paraId="65843F2A"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1D78113E"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223A28FA"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2C42D42A" w14:textId="77777777" w:rsidR="005F2B3F" w:rsidRPr="005F2B3F" w:rsidRDefault="005F2B3F" w:rsidP="005F2B3F">
            <w:pPr>
              <w:widowControl/>
              <w:jc w:val="left"/>
              <w:rPr>
                <w:rFonts w:asciiTheme="minorHAnsi" w:hAnsiTheme="minorHAnsi"/>
                <w:sz w:val="22"/>
                <w:szCs w:val="22"/>
                <w:lang w:eastAsia="en-GB"/>
              </w:rPr>
            </w:pPr>
          </w:p>
        </w:tc>
      </w:tr>
      <w:tr w:rsidR="005F2B3F" w:rsidRPr="005F2B3F" w14:paraId="3EDEC2D7" w14:textId="77777777" w:rsidTr="003715C2">
        <w:tc>
          <w:tcPr>
            <w:tcW w:w="677" w:type="dxa"/>
          </w:tcPr>
          <w:p w14:paraId="0ADB9D21" w14:textId="77777777" w:rsidR="005F2B3F" w:rsidRPr="005F2B3F" w:rsidRDefault="005F2B3F" w:rsidP="005F2B3F">
            <w:pPr>
              <w:widowControl/>
              <w:jc w:val="center"/>
              <w:rPr>
                <w:rFonts w:asciiTheme="minorHAnsi" w:hAnsiTheme="minorHAnsi"/>
                <w:lang w:eastAsia="en-GB"/>
              </w:rPr>
            </w:pPr>
          </w:p>
        </w:tc>
        <w:tc>
          <w:tcPr>
            <w:tcW w:w="2226" w:type="dxa"/>
          </w:tcPr>
          <w:p w14:paraId="2627B2BD" w14:textId="77777777" w:rsidR="005F2B3F" w:rsidRPr="005F2B3F" w:rsidRDefault="005F2B3F" w:rsidP="005F2B3F">
            <w:pPr>
              <w:widowControl/>
              <w:jc w:val="left"/>
              <w:rPr>
                <w:rFonts w:asciiTheme="minorHAnsi" w:hAnsiTheme="minorHAnsi"/>
                <w:sz w:val="22"/>
                <w:szCs w:val="22"/>
                <w:lang w:eastAsia="en-GB"/>
              </w:rPr>
            </w:pPr>
          </w:p>
          <w:p w14:paraId="5C00B588"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2240F714"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3153777C"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6A1B92E1" w14:textId="77777777" w:rsidR="005F2B3F" w:rsidRPr="005F2B3F" w:rsidRDefault="005F2B3F" w:rsidP="005F2B3F">
            <w:pPr>
              <w:widowControl/>
              <w:jc w:val="left"/>
              <w:rPr>
                <w:rFonts w:asciiTheme="minorHAnsi" w:hAnsiTheme="minorHAnsi"/>
                <w:sz w:val="22"/>
                <w:szCs w:val="22"/>
                <w:lang w:eastAsia="en-GB"/>
              </w:rPr>
            </w:pPr>
          </w:p>
        </w:tc>
      </w:tr>
    </w:tbl>
    <w:p w14:paraId="02E58AAD" w14:textId="77777777" w:rsidR="005F2B3F" w:rsidRPr="005F2B3F" w:rsidRDefault="005F2B3F" w:rsidP="005F2B3F">
      <w:pPr>
        <w:widowControl/>
        <w:spacing w:after="0"/>
        <w:rPr>
          <w:rFonts w:eastAsia="Times New Roman" w:cs="Times New Roman"/>
          <w:i/>
        </w:rPr>
      </w:pPr>
      <w:r w:rsidRPr="005F2B3F">
        <w:rPr>
          <w:rFonts w:eastAsia="Times New Roman" w:cs="Times New Roman"/>
          <w:b/>
          <w:i/>
        </w:rPr>
        <w:t>Opomba (*)</w:t>
      </w:r>
      <w:r w:rsidRPr="005F2B3F">
        <w:rPr>
          <w:rFonts w:eastAsia="Times New Roman" w:cs="Times New Roman"/>
          <w:i/>
        </w:rPr>
        <w:t>: ponudnik mora navesti področje dela iz katerega izhaja naročnik, ki je potrdil priglašeno referenco za pravno osebo:</w:t>
      </w:r>
    </w:p>
    <w:p w14:paraId="3B05B6C9" w14:textId="77777777" w:rsidR="005F2B3F" w:rsidRPr="005F2B3F" w:rsidRDefault="005F2B3F" w:rsidP="00F61005">
      <w:pPr>
        <w:widowControl/>
        <w:numPr>
          <w:ilvl w:val="0"/>
          <w:numId w:val="24"/>
        </w:numPr>
        <w:spacing w:after="0"/>
        <w:jc w:val="left"/>
        <w:rPr>
          <w:rFonts w:eastAsia="Calibri" w:cs="Times New Roman"/>
          <w:i/>
          <w:sz w:val="22"/>
          <w:szCs w:val="22"/>
        </w:rPr>
      </w:pPr>
      <w:r w:rsidRPr="005F2B3F">
        <w:rPr>
          <w:rFonts w:eastAsia="Calibri" w:cs="Times New Roman"/>
          <w:i/>
        </w:rPr>
        <w:t>s področja javnega sektorja</w:t>
      </w:r>
    </w:p>
    <w:p w14:paraId="65420FBE" w14:textId="77777777" w:rsidR="005F2B3F" w:rsidRPr="005F2B3F" w:rsidRDefault="005F2B3F" w:rsidP="00F61005">
      <w:pPr>
        <w:widowControl/>
        <w:numPr>
          <w:ilvl w:val="0"/>
          <w:numId w:val="24"/>
        </w:numPr>
        <w:spacing w:after="0"/>
        <w:jc w:val="left"/>
        <w:rPr>
          <w:rFonts w:eastAsia="Calibri" w:cs="Times New Roman"/>
          <w:i/>
          <w:sz w:val="22"/>
          <w:szCs w:val="22"/>
        </w:rPr>
      </w:pPr>
      <w:r w:rsidRPr="005F2B3F">
        <w:rPr>
          <w:rFonts w:eastAsia="Calibri" w:cs="Times New Roman"/>
          <w:i/>
        </w:rPr>
        <w:t xml:space="preserve">s področja prodaje nepremičnin </w:t>
      </w:r>
    </w:p>
    <w:p w14:paraId="3262CAE2" w14:textId="77777777" w:rsidR="005F2B3F" w:rsidRPr="005F2B3F" w:rsidRDefault="005F2B3F" w:rsidP="00F61005">
      <w:pPr>
        <w:widowControl/>
        <w:numPr>
          <w:ilvl w:val="0"/>
          <w:numId w:val="24"/>
        </w:numPr>
        <w:spacing w:after="0"/>
        <w:contextualSpacing/>
        <w:jc w:val="left"/>
        <w:rPr>
          <w:rFonts w:eastAsia="Times New Roman" w:cs="Times New Roman"/>
          <w:sz w:val="22"/>
          <w:szCs w:val="22"/>
          <w:lang w:eastAsia="en-GB"/>
        </w:rPr>
      </w:pPr>
      <w:r w:rsidRPr="005F2B3F">
        <w:rPr>
          <w:rFonts w:eastAsia="Calibri" w:cs="Times New Roman"/>
          <w:i/>
        </w:rPr>
        <w:t>s področja bančnega oz. finančnega oz. zavarovalniškega sektorja</w:t>
      </w:r>
    </w:p>
    <w:p w14:paraId="130E184C" w14:textId="77777777" w:rsidR="005F2B3F" w:rsidRPr="005F2B3F" w:rsidRDefault="005F2B3F" w:rsidP="005F2B3F">
      <w:pPr>
        <w:widowControl/>
        <w:spacing w:after="0"/>
        <w:jc w:val="left"/>
        <w:rPr>
          <w:rFonts w:eastAsia="Times New Roman" w:cs="Times New Roman"/>
          <w:sz w:val="22"/>
          <w:szCs w:val="22"/>
          <w:lang w:eastAsia="en-GB"/>
        </w:rPr>
      </w:pPr>
    </w:p>
    <w:p w14:paraId="1EC6C712" w14:textId="77777777" w:rsidR="005F2B3F" w:rsidRPr="005F2B3F" w:rsidRDefault="005F2B3F" w:rsidP="005F2B3F">
      <w:pPr>
        <w:widowControl/>
        <w:spacing w:after="0"/>
        <w:jc w:val="left"/>
        <w:rPr>
          <w:rFonts w:eastAsia="Times New Roman" w:cs="Times New Roman"/>
          <w:sz w:val="22"/>
          <w:szCs w:val="22"/>
          <w:lang w:eastAsia="en-GB"/>
        </w:rPr>
      </w:pPr>
    </w:p>
    <w:p w14:paraId="4ACFBE80" w14:textId="77777777" w:rsidR="005F2B3F" w:rsidRPr="005F2B3F" w:rsidRDefault="005F2B3F" w:rsidP="005F2B3F">
      <w:pPr>
        <w:widowControl/>
        <w:spacing w:after="0"/>
        <w:rPr>
          <w:rFonts w:eastAsia="Times New Roman" w:cs="Times New Roman"/>
          <w:sz w:val="22"/>
          <w:szCs w:val="22"/>
          <w:lang w:eastAsia="en-GB"/>
        </w:rPr>
      </w:pPr>
      <w:r w:rsidRPr="005F2B3F">
        <w:rPr>
          <w:rFonts w:eastAsia="Times New Roman" w:cs="Times New Roman"/>
          <w:sz w:val="22"/>
          <w:szCs w:val="22"/>
          <w:lang w:eastAsia="en-GB"/>
        </w:rPr>
        <w:lastRenderedPageBreak/>
        <w:t xml:space="preserve">Ponudnik mora za vsako priglašeno referenco iz zgornje tabele predložiti </w:t>
      </w:r>
      <w:r w:rsidR="00286BD9">
        <w:rPr>
          <w:rFonts w:eastAsia="Times New Roman" w:cs="Times New Roman"/>
          <w:sz w:val="22"/>
          <w:szCs w:val="22"/>
          <w:lang w:eastAsia="en-GB"/>
        </w:rPr>
        <w:t>3. Obrazec – R</w:t>
      </w:r>
      <w:r w:rsidRPr="005F2B3F">
        <w:rPr>
          <w:rFonts w:eastAsia="Times New Roman" w:cs="Times New Roman"/>
          <w:sz w:val="22"/>
          <w:szCs w:val="22"/>
          <w:lang w:eastAsia="en-GB"/>
        </w:rPr>
        <w:t>eferenčno potrdilo.</w:t>
      </w:r>
    </w:p>
    <w:p w14:paraId="1ECC20D9" w14:textId="77777777" w:rsidR="00AA6515" w:rsidRDefault="00AA6515" w:rsidP="00AA6515">
      <w:pPr>
        <w:pStyle w:val="Heading2"/>
        <w:rPr>
          <w:rFonts w:asciiTheme="minorHAnsi" w:hAnsiTheme="minorHAnsi"/>
          <w:sz w:val="22"/>
          <w:szCs w:val="22"/>
        </w:rPr>
      </w:pPr>
      <w:r>
        <w:rPr>
          <w:rFonts w:asciiTheme="minorHAnsi" w:hAnsiTheme="minorHAnsi"/>
          <w:sz w:val="22"/>
          <w:szCs w:val="22"/>
        </w:rPr>
        <w:br w:type="page"/>
      </w:r>
    </w:p>
    <w:p w14:paraId="1814F156" w14:textId="77777777" w:rsidR="006A0F4E" w:rsidRPr="007378D3" w:rsidRDefault="00BB4908" w:rsidP="00DE76D2">
      <w:pPr>
        <w:pStyle w:val="Heading2"/>
        <w:numPr>
          <w:ilvl w:val="0"/>
          <w:numId w:val="11"/>
        </w:numPr>
        <w:rPr>
          <w:rFonts w:asciiTheme="minorHAnsi" w:hAnsiTheme="minorHAnsi"/>
          <w:sz w:val="22"/>
          <w:szCs w:val="22"/>
        </w:rPr>
      </w:pPr>
      <w:bookmarkStart w:id="7" w:name="_Toc54260978"/>
      <w:r w:rsidRPr="00BB4908">
        <w:rPr>
          <w:rFonts w:asciiTheme="minorHAnsi" w:hAnsiTheme="minorHAnsi"/>
          <w:sz w:val="22"/>
          <w:szCs w:val="22"/>
        </w:rPr>
        <w:lastRenderedPageBreak/>
        <w:t xml:space="preserve">Obrazec </w:t>
      </w:r>
      <w:r w:rsidR="00AA6515">
        <w:rPr>
          <w:rFonts w:asciiTheme="minorHAnsi" w:hAnsiTheme="minorHAnsi"/>
          <w:sz w:val="22"/>
          <w:szCs w:val="22"/>
        </w:rPr>
        <w:t>–</w:t>
      </w:r>
      <w:r>
        <w:rPr>
          <w:rFonts w:asciiTheme="minorHAnsi" w:hAnsiTheme="minorHAnsi"/>
          <w:sz w:val="22"/>
          <w:szCs w:val="22"/>
        </w:rPr>
        <w:t xml:space="preserve"> </w:t>
      </w:r>
      <w:r w:rsidR="006A0F4E">
        <w:rPr>
          <w:rFonts w:asciiTheme="minorHAnsi" w:hAnsiTheme="minorHAnsi"/>
          <w:sz w:val="22"/>
          <w:szCs w:val="22"/>
        </w:rPr>
        <w:t>REFEREN</w:t>
      </w:r>
      <w:r w:rsidR="00AA6515">
        <w:rPr>
          <w:rFonts w:asciiTheme="minorHAnsi" w:hAnsiTheme="minorHAnsi"/>
          <w:sz w:val="22"/>
          <w:szCs w:val="22"/>
        </w:rPr>
        <w:t>ČNO POTRDILO - POGOJ</w:t>
      </w:r>
      <w:bookmarkEnd w:id="7"/>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E83ED7" w:rsidRPr="00E83ED7" w14:paraId="6240D0F1" w14:textId="77777777" w:rsidTr="00355789">
        <w:trPr>
          <w:trHeight w:val="253"/>
        </w:trPr>
        <w:tc>
          <w:tcPr>
            <w:tcW w:w="1817" w:type="dxa"/>
          </w:tcPr>
          <w:p w14:paraId="767B352C" w14:textId="77777777" w:rsidR="00E83ED7" w:rsidRPr="001D3708" w:rsidRDefault="00E83ED7" w:rsidP="00E83ED7">
            <w:pPr>
              <w:spacing w:after="0"/>
              <w:rPr>
                <w:b/>
              </w:rPr>
            </w:pPr>
            <w:r w:rsidRPr="001D3708">
              <w:rPr>
                <w:b/>
              </w:rPr>
              <w:t>NAROČNIK</w:t>
            </w:r>
            <w:r w:rsidRPr="001D3708">
              <w:t>:</w:t>
            </w:r>
          </w:p>
        </w:tc>
        <w:tc>
          <w:tcPr>
            <w:tcW w:w="6036" w:type="dxa"/>
          </w:tcPr>
          <w:p w14:paraId="6FB3DD61" w14:textId="77777777" w:rsidR="00E83ED7" w:rsidRPr="001D3708" w:rsidRDefault="00E83ED7" w:rsidP="00E83ED7">
            <w:pPr>
              <w:spacing w:after="0"/>
            </w:pPr>
            <w:r w:rsidRPr="001D3708">
              <w:t>DUTB d.d., Davčna ulica 1, Ljubljana</w:t>
            </w:r>
          </w:p>
        </w:tc>
      </w:tr>
      <w:tr w:rsidR="00E83ED7" w:rsidRPr="00E83ED7" w14:paraId="514CC5CB" w14:textId="77777777" w:rsidTr="00355789">
        <w:trPr>
          <w:trHeight w:val="253"/>
        </w:trPr>
        <w:tc>
          <w:tcPr>
            <w:tcW w:w="1817" w:type="dxa"/>
          </w:tcPr>
          <w:p w14:paraId="6B9C8D62" w14:textId="77777777" w:rsidR="00E83ED7" w:rsidRPr="001D3708" w:rsidRDefault="00E83ED7" w:rsidP="00E83ED7">
            <w:pPr>
              <w:spacing w:after="0"/>
              <w:rPr>
                <w:b/>
              </w:rPr>
            </w:pPr>
            <w:r w:rsidRPr="001D3708">
              <w:rPr>
                <w:b/>
              </w:rPr>
              <w:t>JAVNO NAROČILO</w:t>
            </w:r>
          </w:p>
        </w:tc>
        <w:tc>
          <w:tcPr>
            <w:tcW w:w="6036" w:type="dxa"/>
          </w:tcPr>
          <w:p w14:paraId="6FE8CEA7" w14:textId="77777777" w:rsidR="00E83ED7" w:rsidRPr="001D3708" w:rsidRDefault="0062261C" w:rsidP="001D3708">
            <w:pPr>
              <w:spacing w:after="0"/>
            </w:pPr>
            <w:r w:rsidRPr="001D3708">
              <w:t>JN/</w:t>
            </w:r>
            <w:r>
              <w:t>8</w:t>
            </w:r>
            <w:r w:rsidRPr="001D3708">
              <w:t>-P</w:t>
            </w:r>
            <w:r>
              <w:t>R</w:t>
            </w:r>
            <w:r w:rsidRPr="001D3708">
              <w:t>/20</w:t>
            </w:r>
            <w:r>
              <w:t>20</w:t>
            </w:r>
          </w:p>
        </w:tc>
      </w:tr>
      <w:tr w:rsidR="00E83ED7" w:rsidRPr="00195B71" w14:paraId="6F7EAF64" w14:textId="77777777" w:rsidTr="00355789">
        <w:trPr>
          <w:trHeight w:val="201"/>
        </w:trPr>
        <w:tc>
          <w:tcPr>
            <w:tcW w:w="1817" w:type="dxa"/>
          </w:tcPr>
          <w:p w14:paraId="094CD098" w14:textId="77777777" w:rsidR="00E83ED7" w:rsidRPr="00EC3D89" w:rsidRDefault="00E83ED7" w:rsidP="00355789">
            <w:pPr>
              <w:spacing w:after="0"/>
              <w:rPr>
                <w:b/>
              </w:rPr>
            </w:pPr>
            <w:r w:rsidRPr="00EC3D89">
              <w:rPr>
                <w:b/>
              </w:rPr>
              <w:t>PREDMET</w:t>
            </w:r>
          </w:p>
        </w:tc>
        <w:tc>
          <w:tcPr>
            <w:tcW w:w="6036" w:type="dxa"/>
          </w:tcPr>
          <w:p w14:paraId="62EB1482" w14:textId="77777777" w:rsidR="00E83ED7" w:rsidRPr="00E83ED7" w:rsidRDefault="00787F06" w:rsidP="00787F06">
            <w:pPr>
              <w:spacing w:after="0"/>
            </w:pPr>
            <w:r>
              <w:t>Analiza, n</w:t>
            </w:r>
            <w:r w:rsidR="0075059A" w:rsidRPr="0075059A">
              <w:t>ačrtovanje in zakup medijskega prostora za potrebe DUTB</w:t>
            </w:r>
          </w:p>
        </w:tc>
      </w:tr>
    </w:tbl>
    <w:p w14:paraId="6A1B8C4E" w14:textId="77777777" w:rsidR="00E83ED7" w:rsidRPr="00025411" w:rsidRDefault="00E83ED7" w:rsidP="00E83ED7">
      <w:pPr>
        <w:widowControl/>
        <w:spacing w:after="0"/>
        <w:jc w:val="left"/>
        <w:rPr>
          <w:sz w:val="22"/>
          <w:szCs w:val="22"/>
        </w:rPr>
      </w:pPr>
    </w:p>
    <w:p w14:paraId="3DE28BA4" w14:textId="77777777" w:rsidR="00F76C08" w:rsidRPr="00E83ED7" w:rsidRDefault="00F76C08" w:rsidP="00E83ED7">
      <w:pPr>
        <w:widowControl/>
        <w:spacing w:after="0"/>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1798"/>
        <w:gridCol w:w="3015"/>
      </w:tblGrid>
      <w:tr w:rsidR="00E83ED7" w:rsidRPr="00E83ED7" w14:paraId="101FD08A" w14:textId="77777777" w:rsidTr="00025411">
        <w:trPr>
          <w:trHeight w:val="304"/>
          <w:jc w:val="center"/>
        </w:trPr>
        <w:tc>
          <w:tcPr>
            <w:tcW w:w="7927" w:type="dxa"/>
            <w:gridSpan w:val="3"/>
          </w:tcPr>
          <w:p w14:paraId="3713DD5C" w14:textId="77777777" w:rsidR="00E83ED7" w:rsidRPr="00E83ED7" w:rsidRDefault="00E83ED7" w:rsidP="00E83ED7">
            <w:pPr>
              <w:widowControl/>
              <w:spacing w:after="200" w:line="276" w:lineRule="auto"/>
              <w:jc w:val="center"/>
              <w:rPr>
                <w:rFonts w:eastAsia="Calibri" w:cs="Times New Roman"/>
                <w:b/>
                <w:szCs w:val="22"/>
              </w:rPr>
            </w:pPr>
            <w:r w:rsidRPr="00E83ED7">
              <w:rPr>
                <w:rFonts w:eastAsia="Calibri" w:cs="Times New Roman"/>
                <w:b/>
                <w:szCs w:val="22"/>
              </w:rPr>
              <w:t>REFERENCA ŠT.______</w:t>
            </w:r>
          </w:p>
        </w:tc>
      </w:tr>
      <w:tr w:rsidR="00E83ED7" w:rsidRPr="00E83ED7" w14:paraId="324E45E3" w14:textId="77777777" w:rsidTr="00E83ED7">
        <w:trPr>
          <w:trHeight w:hRule="exact" w:val="397"/>
          <w:jc w:val="center"/>
        </w:trPr>
        <w:tc>
          <w:tcPr>
            <w:tcW w:w="3114" w:type="dxa"/>
          </w:tcPr>
          <w:p w14:paraId="2F9007DD"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NAROČNIK REFERENČNEGA POSLA</w:t>
            </w:r>
          </w:p>
        </w:tc>
        <w:tc>
          <w:tcPr>
            <w:tcW w:w="4813" w:type="dxa"/>
            <w:gridSpan w:val="2"/>
          </w:tcPr>
          <w:p w14:paraId="438A78EF"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DB8D1A3" w14:textId="77777777" w:rsidTr="00E83ED7">
        <w:trPr>
          <w:trHeight w:hRule="exact" w:val="397"/>
          <w:jc w:val="center"/>
        </w:trPr>
        <w:tc>
          <w:tcPr>
            <w:tcW w:w="3114" w:type="dxa"/>
          </w:tcPr>
          <w:p w14:paraId="7FDBDFDD"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Ime referenčnega posla</w:t>
            </w:r>
          </w:p>
        </w:tc>
        <w:tc>
          <w:tcPr>
            <w:tcW w:w="4813" w:type="dxa"/>
            <w:gridSpan w:val="2"/>
          </w:tcPr>
          <w:p w14:paraId="31282FA6"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275B13A" w14:textId="77777777" w:rsidTr="00E83ED7">
        <w:trPr>
          <w:trHeight w:hRule="exact" w:val="397"/>
          <w:jc w:val="center"/>
        </w:trPr>
        <w:tc>
          <w:tcPr>
            <w:tcW w:w="3114" w:type="dxa"/>
          </w:tcPr>
          <w:p w14:paraId="664F4E5A"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Datum začetka in končanja posla</w:t>
            </w:r>
          </w:p>
        </w:tc>
        <w:tc>
          <w:tcPr>
            <w:tcW w:w="4813" w:type="dxa"/>
            <w:gridSpan w:val="2"/>
          </w:tcPr>
          <w:p w14:paraId="0B7DC185"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FE7B8BB" w14:textId="77777777" w:rsidTr="00025411">
        <w:trPr>
          <w:trHeight w:hRule="exact" w:val="348"/>
          <w:jc w:val="center"/>
        </w:trPr>
        <w:tc>
          <w:tcPr>
            <w:tcW w:w="3114" w:type="dxa"/>
          </w:tcPr>
          <w:p w14:paraId="281CFAD4"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Predmet storitve</w:t>
            </w:r>
          </w:p>
        </w:tc>
        <w:tc>
          <w:tcPr>
            <w:tcW w:w="4813" w:type="dxa"/>
            <w:gridSpan w:val="2"/>
          </w:tcPr>
          <w:p w14:paraId="7ACF5B1F"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8C6756D" w14:textId="77777777" w:rsidTr="00025411">
        <w:trPr>
          <w:trHeight w:hRule="exact" w:val="367"/>
          <w:jc w:val="center"/>
        </w:trPr>
        <w:tc>
          <w:tcPr>
            <w:tcW w:w="3114" w:type="dxa"/>
          </w:tcPr>
          <w:p w14:paraId="77A6E387" w14:textId="77777777" w:rsidR="00E83ED7" w:rsidRPr="00E83ED7" w:rsidRDefault="00025411" w:rsidP="00E83ED7">
            <w:pPr>
              <w:widowControl/>
              <w:spacing w:after="200" w:line="276" w:lineRule="auto"/>
              <w:jc w:val="left"/>
              <w:rPr>
                <w:rFonts w:eastAsia="Calibri" w:cs="Times New Roman"/>
                <w:b/>
                <w:szCs w:val="22"/>
              </w:rPr>
            </w:pPr>
            <w:r w:rsidRPr="007772F9">
              <w:rPr>
                <w:rFonts w:ascii="Calibri" w:eastAsia="Calibri" w:hAnsi="Calibri" w:cs="Times New Roman"/>
                <w:b/>
              </w:rPr>
              <w:t xml:space="preserve">Skupna vrednost (EUR brez </w:t>
            </w:r>
            <w:r>
              <w:rPr>
                <w:rFonts w:ascii="Calibri" w:eastAsia="Calibri" w:hAnsi="Calibri" w:cs="Times New Roman"/>
                <w:b/>
              </w:rPr>
              <w:t>DDV</w:t>
            </w:r>
            <w:r w:rsidRPr="007772F9">
              <w:rPr>
                <w:rFonts w:ascii="Calibri" w:eastAsia="Calibri" w:hAnsi="Calibri" w:cs="Times New Roman"/>
                <w:b/>
              </w:rPr>
              <w:t>)</w:t>
            </w:r>
          </w:p>
        </w:tc>
        <w:tc>
          <w:tcPr>
            <w:tcW w:w="4813" w:type="dxa"/>
            <w:gridSpan w:val="2"/>
          </w:tcPr>
          <w:p w14:paraId="5873AD26" w14:textId="77777777" w:rsidR="00E83ED7" w:rsidRPr="00E83ED7" w:rsidRDefault="00E83ED7" w:rsidP="00E83ED7">
            <w:pPr>
              <w:widowControl/>
              <w:spacing w:after="0"/>
              <w:jc w:val="left"/>
              <w:rPr>
                <w:rFonts w:eastAsia="Calibri" w:cs="Times New Roman"/>
                <w:szCs w:val="22"/>
              </w:rPr>
            </w:pPr>
          </w:p>
        </w:tc>
      </w:tr>
      <w:tr w:rsidR="00E83ED7" w:rsidRPr="00E83ED7" w14:paraId="7373483D" w14:textId="77777777" w:rsidTr="00E83ED7">
        <w:trPr>
          <w:trHeight w:hRule="exact" w:val="567"/>
          <w:jc w:val="center"/>
        </w:trPr>
        <w:tc>
          <w:tcPr>
            <w:tcW w:w="3114" w:type="dxa"/>
          </w:tcPr>
          <w:p w14:paraId="2093C2A6"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Opis posla, iz katerega je razvidno izpolnjevanje pogojev</w:t>
            </w:r>
          </w:p>
        </w:tc>
        <w:tc>
          <w:tcPr>
            <w:tcW w:w="4813" w:type="dxa"/>
            <w:gridSpan w:val="2"/>
          </w:tcPr>
          <w:p w14:paraId="5F9F0AEE"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158A331B" w14:textId="77777777" w:rsidTr="00025411">
        <w:trPr>
          <w:trHeight w:val="2019"/>
          <w:jc w:val="center"/>
        </w:trPr>
        <w:tc>
          <w:tcPr>
            <w:tcW w:w="7927" w:type="dxa"/>
            <w:gridSpan w:val="3"/>
          </w:tcPr>
          <w:p w14:paraId="28A74F10"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IZJAVA REFERENČNEGA NAROČNIKA</w:t>
            </w:r>
          </w:p>
          <w:p w14:paraId="3590D8E1"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 xml:space="preserve">Potrjujemo zgoraj navedene podatke in izjavljamo, da je </w:t>
            </w:r>
            <w:r w:rsidR="00025411">
              <w:rPr>
                <w:rFonts w:eastAsia="Calibri" w:cs="Times New Roman"/>
                <w:szCs w:val="22"/>
              </w:rPr>
              <w:t>izvajalec</w:t>
            </w:r>
            <w:r w:rsidRPr="00E83ED7">
              <w:rPr>
                <w:rFonts w:eastAsia="Calibri" w:cs="Times New Roman"/>
                <w:szCs w:val="22"/>
              </w:rPr>
              <w:t xml:space="preserve"> __</w:t>
            </w:r>
            <w:r>
              <w:rPr>
                <w:rFonts w:eastAsia="Calibri" w:cs="Times New Roman"/>
                <w:szCs w:val="22"/>
              </w:rPr>
              <w:t>_</w:t>
            </w:r>
            <w:r w:rsidRPr="00E83ED7">
              <w:rPr>
                <w:rFonts w:eastAsia="Calibri" w:cs="Times New Roman"/>
                <w:szCs w:val="22"/>
              </w:rPr>
              <w:t>________________ navedeni posel izvedel kakovostno, v dogovorjenih rokih in v skladu s pogodbenimi obveznostmi, ter da proti dobavitelju nismo uveljavljali jamčevalnih zahtevkov in proti njemu nimamo odprtih drugih zahtevkov iz naslova referenčnega posla.</w:t>
            </w:r>
          </w:p>
          <w:p w14:paraId="10DCEED5" w14:textId="77777777" w:rsidR="00E83ED7" w:rsidRPr="00E83ED7" w:rsidRDefault="00E83ED7" w:rsidP="00E83ED7">
            <w:pPr>
              <w:widowControl/>
              <w:spacing w:after="0"/>
              <w:rPr>
                <w:rFonts w:eastAsia="Calibri" w:cs="Times New Roman"/>
                <w:szCs w:val="22"/>
              </w:rPr>
            </w:pPr>
          </w:p>
          <w:p w14:paraId="06C3129C"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Kraj in datum:</w:t>
            </w:r>
          </w:p>
          <w:p w14:paraId="04ADAB1D" w14:textId="77777777" w:rsidR="00E83ED7" w:rsidRPr="00E83ED7" w:rsidRDefault="00E83ED7" w:rsidP="00E83ED7">
            <w:pPr>
              <w:widowControl/>
              <w:spacing w:after="0"/>
              <w:jc w:val="left"/>
              <w:rPr>
                <w:rFonts w:eastAsia="Calibri" w:cs="Times New Roman"/>
                <w:szCs w:val="22"/>
              </w:rPr>
            </w:pPr>
            <w:r w:rsidRPr="00E83ED7">
              <w:rPr>
                <w:rFonts w:eastAsia="Calibri" w:cs="Times New Roman"/>
                <w:szCs w:val="22"/>
              </w:rPr>
              <w:t>Žig in podpis odgovorne osebe referenčnega naročnika:</w:t>
            </w:r>
          </w:p>
        </w:tc>
      </w:tr>
      <w:tr w:rsidR="00E83ED7" w:rsidRPr="00E83ED7" w14:paraId="432D5CF2" w14:textId="77777777" w:rsidTr="00E83ED7">
        <w:trPr>
          <w:trHeight w:val="343"/>
          <w:jc w:val="center"/>
        </w:trPr>
        <w:tc>
          <w:tcPr>
            <w:tcW w:w="3114" w:type="dxa"/>
            <w:vMerge w:val="restart"/>
          </w:tcPr>
          <w:p w14:paraId="71D755CB"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Kontaktna oseba pri naročniku referenčnega posla, ki lahko potrdi referenco</w:t>
            </w:r>
          </w:p>
        </w:tc>
        <w:tc>
          <w:tcPr>
            <w:tcW w:w="1798" w:type="dxa"/>
            <w:tcBorders>
              <w:right w:val="nil"/>
            </w:tcBorders>
          </w:tcPr>
          <w:p w14:paraId="6D03356B"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Ime in priimek:</w:t>
            </w:r>
          </w:p>
        </w:tc>
        <w:tc>
          <w:tcPr>
            <w:tcW w:w="3015" w:type="dxa"/>
            <w:tcBorders>
              <w:left w:val="nil"/>
              <w:bottom w:val="single" w:sz="4" w:space="0" w:color="auto"/>
            </w:tcBorders>
            <w:shd w:val="clear" w:color="auto" w:fill="auto"/>
          </w:tcPr>
          <w:p w14:paraId="2F2540A2"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757D65C0" w14:textId="77777777" w:rsidTr="00E83ED7">
        <w:trPr>
          <w:trHeight w:val="375"/>
          <w:jc w:val="center"/>
        </w:trPr>
        <w:tc>
          <w:tcPr>
            <w:tcW w:w="3114" w:type="dxa"/>
            <w:vMerge/>
          </w:tcPr>
          <w:p w14:paraId="3E537E70"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24267651"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E-pošta:</w:t>
            </w:r>
          </w:p>
        </w:tc>
        <w:tc>
          <w:tcPr>
            <w:tcW w:w="3015" w:type="dxa"/>
            <w:tcBorders>
              <w:left w:val="nil"/>
              <w:bottom w:val="single" w:sz="4" w:space="0" w:color="auto"/>
            </w:tcBorders>
            <w:shd w:val="clear" w:color="auto" w:fill="auto"/>
          </w:tcPr>
          <w:p w14:paraId="7295BCEB"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3320C3F2" w14:textId="77777777" w:rsidTr="00E83ED7">
        <w:trPr>
          <w:trHeight w:val="285"/>
          <w:jc w:val="center"/>
        </w:trPr>
        <w:tc>
          <w:tcPr>
            <w:tcW w:w="3114" w:type="dxa"/>
            <w:vMerge/>
          </w:tcPr>
          <w:p w14:paraId="66B5639E"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57BBA1C1"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Telefon:</w:t>
            </w:r>
          </w:p>
        </w:tc>
        <w:tc>
          <w:tcPr>
            <w:tcW w:w="3015" w:type="dxa"/>
            <w:tcBorders>
              <w:left w:val="nil"/>
            </w:tcBorders>
            <w:shd w:val="clear" w:color="auto" w:fill="auto"/>
          </w:tcPr>
          <w:p w14:paraId="54393E88" w14:textId="77777777" w:rsidR="00E83ED7" w:rsidRPr="00E83ED7" w:rsidRDefault="00E83ED7" w:rsidP="00E83ED7">
            <w:pPr>
              <w:widowControl/>
              <w:spacing w:after="200" w:line="276" w:lineRule="auto"/>
              <w:jc w:val="left"/>
              <w:rPr>
                <w:rFonts w:eastAsia="Calibri" w:cs="Times New Roman"/>
                <w:b/>
              </w:rPr>
            </w:pPr>
          </w:p>
        </w:tc>
      </w:tr>
    </w:tbl>
    <w:p w14:paraId="0B09DAE8" w14:textId="77777777" w:rsidR="00E83ED7" w:rsidRPr="001F5E10" w:rsidRDefault="00E83ED7" w:rsidP="00E83ED7">
      <w:pPr>
        <w:spacing w:after="0"/>
        <w:rPr>
          <w:b/>
          <w:i/>
        </w:rPr>
      </w:pPr>
      <w:r w:rsidRPr="001F5E10">
        <w:rPr>
          <w:b/>
          <w:i/>
        </w:rPr>
        <w:t>OPOMBA:</w:t>
      </w:r>
    </w:p>
    <w:p w14:paraId="141FAE68" w14:textId="77777777" w:rsidR="00E83ED7" w:rsidRPr="001F5E10" w:rsidRDefault="00E83ED7" w:rsidP="00DE76D2">
      <w:pPr>
        <w:widowControl/>
        <w:numPr>
          <w:ilvl w:val="0"/>
          <w:numId w:val="14"/>
        </w:numPr>
        <w:spacing w:after="240"/>
        <w:contextualSpacing/>
        <w:jc w:val="left"/>
        <w:rPr>
          <w:i/>
        </w:rPr>
      </w:pPr>
      <w:r w:rsidRPr="001F5E10">
        <w:rPr>
          <w:i/>
        </w:rPr>
        <w:t>Obrazec se kopira za vsako referenco posebej.</w:t>
      </w:r>
    </w:p>
    <w:p w14:paraId="1E728122" w14:textId="77777777" w:rsidR="00E83ED7" w:rsidRPr="001F5E10" w:rsidRDefault="00E83ED7" w:rsidP="00DE76D2">
      <w:pPr>
        <w:widowControl/>
        <w:numPr>
          <w:ilvl w:val="0"/>
          <w:numId w:val="14"/>
        </w:numPr>
        <w:spacing w:after="240"/>
        <w:contextualSpacing/>
        <w:jc w:val="left"/>
        <w:rPr>
          <w:i/>
        </w:rPr>
      </w:pPr>
      <w:r w:rsidRPr="001F5E10">
        <w:rPr>
          <w:i/>
        </w:rPr>
        <w:t xml:space="preserve">Ponudniki lahko predložijo dokazilo o zahtevanih referencah tudi v drugačni formi, vendar </w:t>
      </w:r>
      <w:r w:rsidRPr="001F5E10">
        <w:rPr>
          <w:b/>
          <w:i/>
        </w:rPr>
        <w:t xml:space="preserve">morajo biti na potrdilu navedeni </w:t>
      </w:r>
      <w:r w:rsidR="005C16C7" w:rsidRPr="001F5E10">
        <w:rPr>
          <w:b/>
          <w:i/>
        </w:rPr>
        <w:t>VSI</w:t>
      </w:r>
      <w:r w:rsidRPr="001F5E10">
        <w:rPr>
          <w:b/>
          <w:i/>
        </w:rPr>
        <w:t xml:space="preserve"> zgoraj zahtevani podatki</w:t>
      </w:r>
      <w:r w:rsidRPr="001F5E10">
        <w:rPr>
          <w:i/>
        </w:rPr>
        <w:t>.</w:t>
      </w:r>
    </w:p>
    <w:p w14:paraId="29D0B56B" w14:textId="77777777" w:rsidR="00E83ED7" w:rsidRDefault="00E83ED7" w:rsidP="00E83ED7">
      <w:pPr>
        <w:widowControl/>
        <w:spacing w:after="0"/>
        <w:jc w:val="left"/>
        <w:rPr>
          <w:sz w:val="22"/>
          <w:szCs w:val="22"/>
        </w:rPr>
      </w:pPr>
    </w:p>
    <w:p w14:paraId="46CC88F6" w14:textId="77777777" w:rsidR="001F5E10" w:rsidRDefault="001F5E10" w:rsidP="00E83ED7">
      <w:pPr>
        <w:widowControl/>
        <w:spacing w:after="0"/>
        <w:jc w:val="left"/>
        <w:rPr>
          <w:sz w:val="22"/>
          <w:szCs w:val="22"/>
        </w:rPr>
      </w:pPr>
    </w:p>
    <w:p w14:paraId="2FAF1CF6" w14:textId="77777777" w:rsidR="00DE057A" w:rsidRDefault="00DE057A" w:rsidP="00E83ED7">
      <w:pPr>
        <w:widowControl/>
        <w:spacing w:after="0"/>
        <w:jc w:val="left"/>
        <w:rPr>
          <w:sz w:val="22"/>
          <w:szCs w:val="22"/>
        </w:rPr>
      </w:pPr>
    </w:p>
    <w:p w14:paraId="6BF6C9CE" w14:textId="77777777" w:rsidR="00DE057A" w:rsidRDefault="00DE057A" w:rsidP="00E83ED7">
      <w:pPr>
        <w:widowControl/>
        <w:spacing w:after="0"/>
        <w:jc w:val="left"/>
        <w:rPr>
          <w:sz w:val="22"/>
          <w:szCs w:val="22"/>
        </w:rPr>
      </w:pPr>
    </w:p>
    <w:p w14:paraId="75A8C5C4" w14:textId="77777777" w:rsidR="004B3360" w:rsidRPr="004B3360" w:rsidRDefault="004B3360" w:rsidP="004B3360">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sidR="002E1CEF">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in skenirati ter ga v PDF obliki predložiti v svojo elektronsko ponudbo.</w:t>
      </w:r>
    </w:p>
    <w:p w14:paraId="66B7D9A0" w14:textId="77777777" w:rsidR="006A0F4E" w:rsidRDefault="006A0F4E">
      <w:pPr>
        <w:widowControl/>
        <w:spacing w:line="259" w:lineRule="auto"/>
        <w:jc w:val="left"/>
      </w:pPr>
      <w:r w:rsidRPr="00E83ED7">
        <w:br w:type="page"/>
      </w:r>
    </w:p>
    <w:p w14:paraId="3624BED8" w14:textId="77777777" w:rsidR="00AA6515" w:rsidRPr="007378D3" w:rsidRDefault="00AA6515" w:rsidP="00AA6515">
      <w:pPr>
        <w:pStyle w:val="Heading2"/>
        <w:numPr>
          <w:ilvl w:val="0"/>
          <w:numId w:val="11"/>
        </w:numPr>
        <w:rPr>
          <w:rFonts w:asciiTheme="minorHAnsi" w:hAnsiTheme="minorHAnsi"/>
          <w:sz w:val="22"/>
          <w:szCs w:val="22"/>
        </w:rPr>
      </w:pPr>
      <w:bookmarkStart w:id="8" w:name="_Toc54260979"/>
      <w:r w:rsidRPr="00BB4908">
        <w:rPr>
          <w:rFonts w:asciiTheme="minorHAnsi" w:hAnsiTheme="minorHAnsi"/>
          <w:sz w:val="22"/>
          <w:szCs w:val="22"/>
        </w:rPr>
        <w:lastRenderedPageBreak/>
        <w:t xml:space="preserve">Obrazec </w:t>
      </w:r>
      <w:r>
        <w:rPr>
          <w:rFonts w:asciiTheme="minorHAnsi" w:hAnsiTheme="minorHAnsi"/>
          <w:sz w:val="22"/>
          <w:szCs w:val="22"/>
        </w:rPr>
        <w:t>– SEZNAM KADROV</w:t>
      </w:r>
      <w:bookmarkEnd w:id="8"/>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AA6515" w:rsidRPr="00E83ED7" w14:paraId="2385FBA2" w14:textId="77777777" w:rsidTr="003715C2">
        <w:trPr>
          <w:trHeight w:val="253"/>
        </w:trPr>
        <w:tc>
          <w:tcPr>
            <w:tcW w:w="1817" w:type="dxa"/>
          </w:tcPr>
          <w:p w14:paraId="3ABA37A4" w14:textId="77777777" w:rsidR="00AA6515" w:rsidRPr="001D3708" w:rsidRDefault="00AA6515" w:rsidP="003715C2">
            <w:pPr>
              <w:spacing w:after="0"/>
              <w:rPr>
                <w:b/>
              </w:rPr>
            </w:pPr>
            <w:r w:rsidRPr="001D3708">
              <w:rPr>
                <w:b/>
              </w:rPr>
              <w:t>NAROČNIK</w:t>
            </w:r>
            <w:r w:rsidRPr="001D3708">
              <w:t>:</w:t>
            </w:r>
          </w:p>
        </w:tc>
        <w:tc>
          <w:tcPr>
            <w:tcW w:w="6036" w:type="dxa"/>
          </w:tcPr>
          <w:p w14:paraId="14F559E2" w14:textId="77777777" w:rsidR="00AA6515" w:rsidRPr="001D3708" w:rsidRDefault="00AA6515" w:rsidP="003715C2">
            <w:pPr>
              <w:spacing w:after="0"/>
            </w:pPr>
            <w:r w:rsidRPr="001D3708">
              <w:t>DUTB d.d., Davčna ulica 1, Ljubljana</w:t>
            </w:r>
          </w:p>
        </w:tc>
      </w:tr>
      <w:tr w:rsidR="00AA6515" w:rsidRPr="00E83ED7" w14:paraId="3EAE6578" w14:textId="77777777" w:rsidTr="003715C2">
        <w:trPr>
          <w:trHeight w:val="253"/>
        </w:trPr>
        <w:tc>
          <w:tcPr>
            <w:tcW w:w="1817" w:type="dxa"/>
          </w:tcPr>
          <w:p w14:paraId="66134918" w14:textId="77777777" w:rsidR="00AA6515" w:rsidRPr="001D3708" w:rsidRDefault="00AA6515" w:rsidP="003715C2">
            <w:pPr>
              <w:spacing w:after="0"/>
              <w:rPr>
                <w:b/>
              </w:rPr>
            </w:pPr>
            <w:r w:rsidRPr="001D3708">
              <w:rPr>
                <w:b/>
              </w:rPr>
              <w:t>JAVNO NAROČILO</w:t>
            </w:r>
          </w:p>
        </w:tc>
        <w:tc>
          <w:tcPr>
            <w:tcW w:w="6036" w:type="dxa"/>
          </w:tcPr>
          <w:p w14:paraId="0CE8165B" w14:textId="77777777" w:rsidR="00AA6515" w:rsidRPr="001D3708" w:rsidRDefault="0062261C" w:rsidP="001D3708">
            <w:pPr>
              <w:spacing w:after="0"/>
            </w:pPr>
            <w:r w:rsidRPr="001D3708">
              <w:t>JN/</w:t>
            </w:r>
            <w:r>
              <w:t>8</w:t>
            </w:r>
            <w:r w:rsidRPr="001D3708">
              <w:t>-P</w:t>
            </w:r>
            <w:r>
              <w:t>R</w:t>
            </w:r>
            <w:r w:rsidRPr="001D3708">
              <w:t>/20</w:t>
            </w:r>
            <w:r>
              <w:t>20</w:t>
            </w:r>
          </w:p>
        </w:tc>
      </w:tr>
      <w:tr w:rsidR="00AA6515" w:rsidRPr="00195B71" w14:paraId="43E9B81A" w14:textId="77777777" w:rsidTr="003715C2">
        <w:trPr>
          <w:trHeight w:val="201"/>
        </w:trPr>
        <w:tc>
          <w:tcPr>
            <w:tcW w:w="1817" w:type="dxa"/>
          </w:tcPr>
          <w:p w14:paraId="43778037" w14:textId="77777777" w:rsidR="00AA6515" w:rsidRPr="00EC3D89" w:rsidRDefault="00AA6515" w:rsidP="003715C2">
            <w:pPr>
              <w:spacing w:after="0"/>
              <w:rPr>
                <w:b/>
              </w:rPr>
            </w:pPr>
            <w:r w:rsidRPr="00EC3D89">
              <w:rPr>
                <w:b/>
              </w:rPr>
              <w:t>PREDMET</w:t>
            </w:r>
          </w:p>
        </w:tc>
        <w:tc>
          <w:tcPr>
            <w:tcW w:w="6036" w:type="dxa"/>
          </w:tcPr>
          <w:p w14:paraId="5A7E8CBB" w14:textId="77777777" w:rsidR="00AA6515" w:rsidRPr="00E83ED7" w:rsidRDefault="00787F06" w:rsidP="00787F06">
            <w:pPr>
              <w:spacing w:after="0"/>
            </w:pPr>
            <w:r>
              <w:t>Analiza, n</w:t>
            </w:r>
            <w:r w:rsidR="0075059A" w:rsidRPr="0075059A">
              <w:t>ačrtovanje in zakup medijskega prostora za potrebe DUTB</w:t>
            </w:r>
          </w:p>
        </w:tc>
      </w:tr>
    </w:tbl>
    <w:p w14:paraId="784892EF" w14:textId="77777777" w:rsidR="00AA6515" w:rsidRPr="00025411" w:rsidRDefault="00AA6515" w:rsidP="00AA6515">
      <w:pPr>
        <w:widowControl/>
        <w:spacing w:after="0"/>
        <w:jc w:val="left"/>
        <w:rPr>
          <w:sz w:val="22"/>
          <w:szCs w:val="22"/>
        </w:rPr>
      </w:pPr>
    </w:p>
    <w:p w14:paraId="1339E4B2" w14:textId="77777777" w:rsidR="00AA6515" w:rsidRDefault="00AA6515" w:rsidP="00AA6515">
      <w:pPr>
        <w:widowControl/>
        <w:spacing w:after="0"/>
        <w:jc w:val="left"/>
        <w:rPr>
          <w:sz w:val="22"/>
          <w:szCs w:val="22"/>
        </w:rPr>
      </w:pPr>
    </w:p>
    <w:p w14:paraId="2F073C88" w14:textId="77777777" w:rsidR="00AA6515" w:rsidRPr="0089413A" w:rsidRDefault="00AA6515" w:rsidP="00AA6515">
      <w:pPr>
        <w:spacing w:after="0"/>
        <w:rPr>
          <w:sz w:val="22"/>
          <w:szCs w:val="22"/>
        </w:rPr>
      </w:pPr>
      <w:r w:rsidRPr="0089413A">
        <w:rPr>
          <w:sz w:val="22"/>
          <w:szCs w:val="22"/>
        </w:rPr>
        <w:t xml:space="preserve">Priglašamo delovno skupino, ki je sestavljena iz najmanj zahtevanih kadrov, ki bodo tekom veljavnosti </w:t>
      </w:r>
      <w:r w:rsidR="00711197">
        <w:rPr>
          <w:sz w:val="22"/>
          <w:szCs w:val="22"/>
        </w:rPr>
        <w:t>pogodbe</w:t>
      </w:r>
      <w:r w:rsidRPr="0089413A">
        <w:rPr>
          <w:sz w:val="22"/>
          <w:szCs w:val="22"/>
        </w:rPr>
        <w:t xml:space="preserve"> izvajali predmet javnega naročila.</w:t>
      </w:r>
    </w:p>
    <w:p w14:paraId="43AA0C44" w14:textId="77777777" w:rsidR="00AA6515" w:rsidRDefault="00AA6515" w:rsidP="00AA6515">
      <w:pPr>
        <w:spacing w:after="0"/>
        <w:rPr>
          <w:sz w:val="22"/>
          <w:szCs w:val="22"/>
        </w:rPr>
      </w:pPr>
    </w:p>
    <w:p w14:paraId="6DA564E4" w14:textId="77777777" w:rsidR="005F2B3F" w:rsidRDefault="005F2B3F" w:rsidP="00AA6515">
      <w:pPr>
        <w:spacing w:after="0"/>
        <w:rPr>
          <w:sz w:val="22"/>
          <w:szCs w:val="22"/>
        </w:rPr>
      </w:pPr>
    </w:p>
    <w:tbl>
      <w:tblPr>
        <w:tblW w:w="79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77"/>
        <w:gridCol w:w="1984"/>
        <w:gridCol w:w="2160"/>
        <w:gridCol w:w="1843"/>
      </w:tblGrid>
      <w:tr w:rsidR="005F2B3F" w:rsidRPr="005F2B3F" w14:paraId="09C0A1CA" w14:textId="77777777" w:rsidTr="003715C2">
        <w:tc>
          <w:tcPr>
            <w:tcW w:w="1977" w:type="dxa"/>
            <w:shd w:val="clear" w:color="auto" w:fill="C0C0C0"/>
            <w:vAlign w:val="center"/>
          </w:tcPr>
          <w:p w14:paraId="7D1C7702" w14:textId="77777777" w:rsidR="005F2B3F" w:rsidRPr="005F2B3F" w:rsidRDefault="005F2B3F" w:rsidP="005F2B3F">
            <w:pPr>
              <w:widowControl/>
              <w:spacing w:after="0"/>
              <w:jc w:val="center"/>
              <w:rPr>
                <w:rFonts w:eastAsia="Times New Roman" w:cs="Arial"/>
                <w:b/>
                <w:lang w:eastAsia="sl-SI"/>
              </w:rPr>
            </w:pPr>
            <w:r w:rsidRPr="005F2B3F">
              <w:rPr>
                <w:rFonts w:eastAsia="Times New Roman" w:cs="Arial"/>
                <w:b/>
                <w:lang w:eastAsia="sl-SI"/>
              </w:rPr>
              <w:t>Ime in priimek, strokovna izobrazba</w:t>
            </w:r>
          </w:p>
        </w:tc>
        <w:tc>
          <w:tcPr>
            <w:tcW w:w="1984" w:type="dxa"/>
            <w:shd w:val="clear" w:color="auto" w:fill="C0C0C0"/>
            <w:vAlign w:val="center"/>
          </w:tcPr>
          <w:p w14:paraId="480E956A" w14:textId="77777777" w:rsidR="005F2B3F" w:rsidRPr="005F2B3F" w:rsidRDefault="005F2B3F" w:rsidP="005F2B3F">
            <w:pPr>
              <w:widowControl/>
              <w:spacing w:after="0"/>
              <w:jc w:val="center"/>
              <w:rPr>
                <w:rFonts w:eastAsia="Times New Roman" w:cs="Arial"/>
                <w:b/>
                <w:lang w:eastAsia="sl-SI"/>
              </w:rPr>
            </w:pPr>
            <w:r w:rsidRPr="005F2B3F">
              <w:rPr>
                <w:rFonts w:eastAsia="Times New Roman" w:cs="Arial"/>
                <w:b/>
                <w:lang w:eastAsia="sl-SI"/>
              </w:rPr>
              <w:t>Funkcija pri izvedbi javnega naročila</w:t>
            </w:r>
          </w:p>
        </w:tc>
        <w:tc>
          <w:tcPr>
            <w:tcW w:w="2160" w:type="dxa"/>
            <w:shd w:val="clear" w:color="auto" w:fill="C0C0C0"/>
            <w:vAlign w:val="center"/>
          </w:tcPr>
          <w:p w14:paraId="7286EFED" w14:textId="77777777" w:rsidR="005F2B3F" w:rsidRPr="005F2B3F" w:rsidRDefault="005F2B3F" w:rsidP="005F2B3F">
            <w:pPr>
              <w:widowControl/>
              <w:spacing w:after="0"/>
              <w:jc w:val="center"/>
              <w:rPr>
                <w:rFonts w:eastAsia="Times New Roman" w:cs="Arial"/>
                <w:b/>
                <w:lang w:eastAsia="sl-SI"/>
              </w:rPr>
            </w:pPr>
            <w:r w:rsidRPr="005F2B3F">
              <w:rPr>
                <w:rFonts w:eastAsia="Times New Roman" w:cs="Arial"/>
                <w:b/>
                <w:lang w:eastAsia="sl-SI"/>
              </w:rPr>
              <w:t>Število let delovnih izkušenj z zahtevanega področja</w:t>
            </w:r>
          </w:p>
        </w:tc>
        <w:tc>
          <w:tcPr>
            <w:tcW w:w="1843" w:type="dxa"/>
            <w:shd w:val="clear" w:color="auto" w:fill="C0C0C0"/>
            <w:vAlign w:val="center"/>
          </w:tcPr>
          <w:p w14:paraId="3DAF50EE" w14:textId="77777777" w:rsidR="005F2B3F" w:rsidRPr="005F2B3F" w:rsidRDefault="005F2B3F" w:rsidP="005F2B3F">
            <w:pPr>
              <w:widowControl/>
              <w:spacing w:after="0"/>
              <w:jc w:val="center"/>
              <w:rPr>
                <w:rFonts w:eastAsia="Times New Roman" w:cs="Arial"/>
                <w:b/>
                <w:lang w:eastAsia="sl-SI"/>
              </w:rPr>
            </w:pPr>
            <w:r w:rsidRPr="005F2B3F">
              <w:rPr>
                <w:rFonts w:eastAsia="Times New Roman" w:cs="Arial"/>
                <w:b/>
                <w:lang w:eastAsia="sl-SI"/>
              </w:rPr>
              <w:t>Poslovni odnos do ponudnika</w:t>
            </w:r>
          </w:p>
        </w:tc>
      </w:tr>
      <w:tr w:rsidR="005F2B3F" w:rsidRPr="005F2B3F" w14:paraId="0AB82F92" w14:textId="77777777" w:rsidTr="003715C2">
        <w:trPr>
          <w:trHeight w:val="510"/>
        </w:trPr>
        <w:tc>
          <w:tcPr>
            <w:tcW w:w="1977" w:type="dxa"/>
          </w:tcPr>
          <w:p w14:paraId="3E0B885E" w14:textId="77777777" w:rsidR="005F2B3F" w:rsidRPr="005F2B3F" w:rsidRDefault="005F2B3F" w:rsidP="005F2B3F">
            <w:pPr>
              <w:widowControl/>
              <w:spacing w:after="0"/>
              <w:jc w:val="center"/>
              <w:rPr>
                <w:rFonts w:eastAsia="Times New Roman" w:cs="Arial"/>
                <w:lang w:eastAsia="sl-SI"/>
              </w:rPr>
            </w:pPr>
          </w:p>
          <w:p w14:paraId="5B7B4AA6" w14:textId="77777777" w:rsidR="005F2B3F" w:rsidRPr="005F2B3F" w:rsidRDefault="005F2B3F" w:rsidP="005F2B3F">
            <w:pPr>
              <w:widowControl/>
              <w:spacing w:after="0"/>
              <w:jc w:val="center"/>
              <w:rPr>
                <w:rFonts w:eastAsia="Times New Roman" w:cs="Arial"/>
                <w:lang w:eastAsia="sl-SI"/>
              </w:rPr>
            </w:pPr>
          </w:p>
        </w:tc>
        <w:tc>
          <w:tcPr>
            <w:tcW w:w="1984" w:type="dxa"/>
          </w:tcPr>
          <w:p w14:paraId="23EBAD9B" w14:textId="77777777" w:rsidR="005F2B3F" w:rsidRPr="005F2B3F" w:rsidRDefault="005F2B3F" w:rsidP="005F2B3F">
            <w:pPr>
              <w:widowControl/>
              <w:spacing w:after="0"/>
              <w:jc w:val="left"/>
              <w:rPr>
                <w:rFonts w:eastAsia="Times New Roman" w:cs="Arial"/>
                <w:lang w:eastAsia="sl-SI"/>
              </w:rPr>
            </w:pPr>
            <w:r w:rsidRPr="005F2B3F">
              <w:t>Medijski direktor oz. Direktor projektov</w:t>
            </w:r>
          </w:p>
        </w:tc>
        <w:tc>
          <w:tcPr>
            <w:tcW w:w="2160" w:type="dxa"/>
          </w:tcPr>
          <w:p w14:paraId="236FCAFB" w14:textId="77777777" w:rsidR="005F2B3F" w:rsidRPr="005F2B3F" w:rsidRDefault="005F2B3F" w:rsidP="005F2B3F">
            <w:pPr>
              <w:widowControl/>
              <w:spacing w:after="0"/>
              <w:jc w:val="center"/>
              <w:rPr>
                <w:rFonts w:eastAsia="Times New Roman" w:cs="Arial"/>
                <w:lang w:eastAsia="sl-SI"/>
              </w:rPr>
            </w:pPr>
          </w:p>
        </w:tc>
        <w:tc>
          <w:tcPr>
            <w:tcW w:w="1843" w:type="dxa"/>
          </w:tcPr>
          <w:p w14:paraId="12CAD774" w14:textId="77777777" w:rsidR="005F2B3F" w:rsidRPr="005F2B3F" w:rsidRDefault="005F2B3F" w:rsidP="005F2B3F">
            <w:pPr>
              <w:widowControl/>
              <w:spacing w:after="0"/>
              <w:jc w:val="center"/>
              <w:rPr>
                <w:rFonts w:eastAsia="Times New Roman" w:cs="Arial"/>
                <w:lang w:eastAsia="sl-SI"/>
              </w:rPr>
            </w:pPr>
          </w:p>
        </w:tc>
      </w:tr>
      <w:tr w:rsidR="005F2B3F" w:rsidRPr="005F2B3F" w14:paraId="4E43A583" w14:textId="77777777" w:rsidTr="003715C2">
        <w:trPr>
          <w:trHeight w:val="510"/>
        </w:trPr>
        <w:tc>
          <w:tcPr>
            <w:tcW w:w="1977" w:type="dxa"/>
          </w:tcPr>
          <w:p w14:paraId="5705B0E1" w14:textId="77777777" w:rsidR="005F2B3F" w:rsidRPr="005F2B3F" w:rsidRDefault="005F2B3F" w:rsidP="005F2B3F">
            <w:pPr>
              <w:widowControl/>
              <w:spacing w:after="0"/>
              <w:jc w:val="center"/>
              <w:rPr>
                <w:rFonts w:eastAsia="Times New Roman" w:cs="Arial"/>
                <w:lang w:eastAsia="sl-SI"/>
              </w:rPr>
            </w:pPr>
          </w:p>
          <w:p w14:paraId="105F9476" w14:textId="77777777" w:rsidR="005F2B3F" w:rsidRPr="005F2B3F" w:rsidRDefault="005F2B3F" w:rsidP="005F2B3F">
            <w:pPr>
              <w:widowControl/>
              <w:spacing w:after="0"/>
              <w:jc w:val="center"/>
              <w:rPr>
                <w:rFonts w:eastAsia="Times New Roman" w:cs="Arial"/>
                <w:lang w:eastAsia="sl-SI"/>
              </w:rPr>
            </w:pPr>
          </w:p>
        </w:tc>
        <w:tc>
          <w:tcPr>
            <w:tcW w:w="1984" w:type="dxa"/>
          </w:tcPr>
          <w:p w14:paraId="3DCF3BD9" w14:textId="77777777" w:rsidR="005F2B3F" w:rsidRPr="005F2B3F" w:rsidRDefault="005F2B3F" w:rsidP="005F2B3F">
            <w:pPr>
              <w:widowControl/>
              <w:spacing w:after="0"/>
              <w:jc w:val="left"/>
              <w:rPr>
                <w:rFonts w:eastAsia="Times New Roman" w:cs="Arial"/>
                <w:lang w:eastAsia="sl-SI"/>
              </w:rPr>
            </w:pPr>
            <w:r w:rsidRPr="005F2B3F">
              <w:t>Medijski načrtovalec</w:t>
            </w:r>
          </w:p>
        </w:tc>
        <w:tc>
          <w:tcPr>
            <w:tcW w:w="2160" w:type="dxa"/>
          </w:tcPr>
          <w:p w14:paraId="5237CA86" w14:textId="77777777" w:rsidR="005F2B3F" w:rsidRPr="005F2B3F" w:rsidRDefault="005F2B3F" w:rsidP="005F2B3F">
            <w:pPr>
              <w:widowControl/>
              <w:spacing w:after="0"/>
              <w:jc w:val="center"/>
              <w:rPr>
                <w:rFonts w:eastAsia="Times New Roman" w:cs="Arial"/>
                <w:lang w:eastAsia="sl-SI"/>
              </w:rPr>
            </w:pPr>
          </w:p>
        </w:tc>
        <w:tc>
          <w:tcPr>
            <w:tcW w:w="1843" w:type="dxa"/>
          </w:tcPr>
          <w:p w14:paraId="41615697" w14:textId="77777777" w:rsidR="005F2B3F" w:rsidRPr="005F2B3F" w:rsidRDefault="005F2B3F" w:rsidP="005F2B3F">
            <w:pPr>
              <w:widowControl/>
              <w:spacing w:after="0"/>
              <w:jc w:val="center"/>
              <w:rPr>
                <w:rFonts w:eastAsia="Times New Roman" w:cs="Arial"/>
                <w:lang w:eastAsia="sl-SI"/>
              </w:rPr>
            </w:pPr>
          </w:p>
        </w:tc>
      </w:tr>
      <w:tr w:rsidR="005F2B3F" w:rsidRPr="005F2B3F" w14:paraId="6269C1BE" w14:textId="77777777" w:rsidTr="003715C2">
        <w:trPr>
          <w:trHeight w:val="510"/>
        </w:trPr>
        <w:tc>
          <w:tcPr>
            <w:tcW w:w="1977" w:type="dxa"/>
          </w:tcPr>
          <w:p w14:paraId="14317772" w14:textId="77777777" w:rsidR="005F2B3F" w:rsidRPr="005F2B3F" w:rsidRDefault="005F2B3F" w:rsidP="005F2B3F">
            <w:pPr>
              <w:widowControl/>
              <w:spacing w:after="0"/>
              <w:jc w:val="center"/>
              <w:rPr>
                <w:rFonts w:eastAsia="Times New Roman" w:cs="Arial"/>
                <w:lang w:eastAsia="sl-SI"/>
              </w:rPr>
            </w:pPr>
          </w:p>
        </w:tc>
        <w:tc>
          <w:tcPr>
            <w:tcW w:w="1984" w:type="dxa"/>
          </w:tcPr>
          <w:p w14:paraId="48C0169F" w14:textId="77777777" w:rsidR="005F2B3F" w:rsidRPr="005F2B3F" w:rsidRDefault="005F2B3F" w:rsidP="005F2B3F">
            <w:pPr>
              <w:widowControl/>
              <w:spacing w:after="0"/>
              <w:jc w:val="center"/>
              <w:rPr>
                <w:rFonts w:eastAsia="Times New Roman" w:cs="Arial"/>
                <w:lang w:eastAsia="sl-SI"/>
              </w:rPr>
            </w:pPr>
          </w:p>
        </w:tc>
        <w:tc>
          <w:tcPr>
            <w:tcW w:w="2160" w:type="dxa"/>
          </w:tcPr>
          <w:p w14:paraId="0C30B32C" w14:textId="77777777" w:rsidR="005F2B3F" w:rsidRPr="005F2B3F" w:rsidRDefault="005F2B3F" w:rsidP="005F2B3F">
            <w:pPr>
              <w:widowControl/>
              <w:spacing w:after="0"/>
              <w:jc w:val="center"/>
              <w:rPr>
                <w:rFonts w:eastAsia="Times New Roman" w:cs="Arial"/>
                <w:lang w:eastAsia="sl-SI"/>
              </w:rPr>
            </w:pPr>
          </w:p>
        </w:tc>
        <w:tc>
          <w:tcPr>
            <w:tcW w:w="1843" w:type="dxa"/>
          </w:tcPr>
          <w:p w14:paraId="4356578E" w14:textId="77777777" w:rsidR="005F2B3F" w:rsidRPr="005F2B3F" w:rsidRDefault="005F2B3F" w:rsidP="005F2B3F">
            <w:pPr>
              <w:widowControl/>
              <w:spacing w:after="0"/>
              <w:jc w:val="center"/>
              <w:rPr>
                <w:rFonts w:eastAsia="Times New Roman" w:cs="Arial"/>
                <w:lang w:eastAsia="sl-SI"/>
              </w:rPr>
            </w:pPr>
          </w:p>
        </w:tc>
      </w:tr>
      <w:tr w:rsidR="005F2B3F" w:rsidRPr="005F2B3F" w14:paraId="7314E024" w14:textId="77777777" w:rsidTr="003715C2">
        <w:trPr>
          <w:trHeight w:val="510"/>
        </w:trPr>
        <w:tc>
          <w:tcPr>
            <w:tcW w:w="1977" w:type="dxa"/>
          </w:tcPr>
          <w:p w14:paraId="0E3A8A17" w14:textId="77777777" w:rsidR="005F2B3F" w:rsidRPr="005F2B3F" w:rsidRDefault="005F2B3F" w:rsidP="005F2B3F">
            <w:pPr>
              <w:widowControl/>
              <w:spacing w:after="0"/>
              <w:jc w:val="center"/>
              <w:rPr>
                <w:rFonts w:eastAsia="Times New Roman" w:cs="Arial"/>
                <w:lang w:eastAsia="sl-SI"/>
              </w:rPr>
            </w:pPr>
          </w:p>
        </w:tc>
        <w:tc>
          <w:tcPr>
            <w:tcW w:w="1984" w:type="dxa"/>
          </w:tcPr>
          <w:p w14:paraId="76D055B1" w14:textId="77777777" w:rsidR="005F2B3F" w:rsidRPr="005F2B3F" w:rsidRDefault="005F2B3F" w:rsidP="005F2B3F">
            <w:pPr>
              <w:widowControl/>
              <w:spacing w:after="0"/>
              <w:jc w:val="center"/>
              <w:rPr>
                <w:rFonts w:eastAsia="Times New Roman" w:cs="Arial"/>
                <w:lang w:eastAsia="sl-SI"/>
              </w:rPr>
            </w:pPr>
          </w:p>
        </w:tc>
        <w:tc>
          <w:tcPr>
            <w:tcW w:w="2160" w:type="dxa"/>
          </w:tcPr>
          <w:p w14:paraId="31745020" w14:textId="77777777" w:rsidR="005F2B3F" w:rsidRPr="005F2B3F" w:rsidRDefault="005F2B3F" w:rsidP="005F2B3F">
            <w:pPr>
              <w:widowControl/>
              <w:spacing w:after="0"/>
              <w:jc w:val="center"/>
              <w:rPr>
                <w:rFonts w:eastAsia="Times New Roman" w:cs="Arial"/>
                <w:lang w:eastAsia="sl-SI"/>
              </w:rPr>
            </w:pPr>
          </w:p>
        </w:tc>
        <w:tc>
          <w:tcPr>
            <w:tcW w:w="1843" w:type="dxa"/>
          </w:tcPr>
          <w:p w14:paraId="5632B9F5" w14:textId="77777777" w:rsidR="005F2B3F" w:rsidRPr="005F2B3F" w:rsidRDefault="005F2B3F" w:rsidP="005F2B3F">
            <w:pPr>
              <w:widowControl/>
              <w:spacing w:after="0"/>
              <w:jc w:val="center"/>
              <w:rPr>
                <w:rFonts w:eastAsia="Times New Roman" w:cs="Arial"/>
                <w:lang w:eastAsia="sl-SI"/>
              </w:rPr>
            </w:pPr>
          </w:p>
        </w:tc>
      </w:tr>
    </w:tbl>
    <w:p w14:paraId="02E7B3C0" w14:textId="77777777" w:rsidR="005F2B3F" w:rsidRDefault="005F2B3F" w:rsidP="00AA6515">
      <w:pPr>
        <w:spacing w:after="0"/>
        <w:rPr>
          <w:sz w:val="22"/>
          <w:szCs w:val="22"/>
        </w:rPr>
      </w:pPr>
    </w:p>
    <w:p w14:paraId="0DE78B2B" w14:textId="77777777" w:rsidR="005F2B3F" w:rsidRDefault="005F2B3F" w:rsidP="00AA6515">
      <w:pPr>
        <w:spacing w:after="0"/>
        <w:rPr>
          <w:sz w:val="22"/>
          <w:szCs w:val="22"/>
        </w:rPr>
      </w:pPr>
    </w:p>
    <w:p w14:paraId="06D2AFDE" w14:textId="77777777" w:rsidR="00AA6515" w:rsidRDefault="00AA6515" w:rsidP="00AA6515">
      <w:pPr>
        <w:spacing w:after="0"/>
        <w:rPr>
          <w:sz w:val="22"/>
          <w:szCs w:val="22"/>
        </w:rPr>
      </w:pPr>
    </w:p>
    <w:p w14:paraId="5BB18774" w14:textId="77777777" w:rsidR="005F2B3F" w:rsidRPr="005F2B3F" w:rsidRDefault="005F2B3F" w:rsidP="005F2B3F">
      <w:pPr>
        <w:spacing w:after="0"/>
        <w:rPr>
          <w:i/>
          <w:szCs w:val="22"/>
        </w:rPr>
      </w:pPr>
      <w:r w:rsidRPr="005F2B3F">
        <w:rPr>
          <w:b/>
          <w:i/>
          <w:szCs w:val="22"/>
        </w:rPr>
        <w:t>Opomba:</w:t>
      </w:r>
      <w:r w:rsidRPr="005F2B3F">
        <w:rPr>
          <w:i/>
          <w:szCs w:val="22"/>
        </w:rPr>
        <w:t xml:space="preserve"> </w:t>
      </w:r>
    </w:p>
    <w:p w14:paraId="44A642A2" w14:textId="77777777" w:rsidR="005F2B3F" w:rsidRPr="005F2B3F" w:rsidRDefault="005F2B3F" w:rsidP="005F2B3F">
      <w:pPr>
        <w:numPr>
          <w:ilvl w:val="0"/>
          <w:numId w:val="5"/>
        </w:numPr>
        <w:spacing w:after="0"/>
        <w:contextualSpacing/>
        <w:rPr>
          <w:i/>
          <w:szCs w:val="22"/>
        </w:rPr>
      </w:pPr>
      <w:r w:rsidRPr="005F2B3F">
        <w:rPr>
          <w:i/>
          <w:szCs w:val="22"/>
        </w:rPr>
        <w:t>V kolikor ponudnik v delovni skupini razpolaga z več kot dvema zahtevanima kadroma, lahko ponudnik sam doda vrstice v zgornji tabeli.</w:t>
      </w:r>
    </w:p>
    <w:p w14:paraId="3957245B" w14:textId="77777777" w:rsidR="005F2B3F" w:rsidRPr="005F2B3F" w:rsidRDefault="005F2B3F" w:rsidP="005F2B3F">
      <w:pPr>
        <w:spacing w:after="0"/>
        <w:rPr>
          <w:i/>
          <w:szCs w:val="22"/>
        </w:rPr>
      </w:pPr>
      <w:r w:rsidRPr="005F2B3F">
        <w:rPr>
          <w:i/>
          <w:szCs w:val="22"/>
        </w:rPr>
        <w:t>Obvezna priloga:</w:t>
      </w:r>
    </w:p>
    <w:p w14:paraId="5F1A994A" w14:textId="77777777" w:rsidR="005F2B3F" w:rsidRPr="005F2B3F" w:rsidRDefault="005F2B3F" w:rsidP="005F2B3F">
      <w:pPr>
        <w:numPr>
          <w:ilvl w:val="0"/>
          <w:numId w:val="5"/>
        </w:numPr>
        <w:spacing w:after="0"/>
        <w:contextualSpacing/>
        <w:rPr>
          <w:i/>
          <w:szCs w:val="22"/>
        </w:rPr>
      </w:pPr>
      <w:r w:rsidRPr="005F2B3F">
        <w:rPr>
          <w:i/>
          <w:szCs w:val="22"/>
        </w:rPr>
        <w:t>Ponudnik mora za vsak nominirani kader predložiti zahtevana dokazila.</w:t>
      </w:r>
    </w:p>
    <w:p w14:paraId="1A778ABF" w14:textId="77777777" w:rsidR="005F2B3F" w:rsidRPr="005F2B3F" w:rsidRDefault="005F2B3F" w:rsidP="005F2B3F">
      <w:pPr>
        <w:numPr>
          <w:ilvl w:val="0"/>
          <w:numId w:val="5"/>
        </w:numPr>
        <w:spacing w:after="0"/>
        <w:contextualSpacing/>
        <w:rPr>
          <w:i/>
          <w:szCs w:val="22"/>
        </w:rPr>
      </w:pPr>
      <w:r w:rsidRPr="005F2B3F">
        <w:rPr>
          <w:i/>
          <w:szCs w:val="22"/>
        </w:rPr>
        <w:t xml:space="preserve">V kolikor nominirani kader ni zaposlen pri ponudniku/partnerju/podizvajalcu mora predložiti dogovor, iz katerega bo razvidno, da bo imel na razpolago nominirani kader za izvedbo predmeta naročila. </w:t>
      </w:r>
    </w:p>
    <w:p w14:paraId="77127336" w14:textId="77777777" w:rsidR="00AA6515" w:rsidRDefault="00AA6515" w:rsidP="00AA6515">
      <w:pPr>
        <w:widowControl/>
        <w:spacing w:after="0"/>
        <w:jc w:val="left"/>
        <w:rPr>
          <w:sz w:val="22"/>
          <w:szCs w:val="22"/>
        </w:rPr>
      </w:pPr>
    </w:p>
    <w:p w14:paraId="19DAD6CE" w14:textId="77777777" w:rsidR="00AA6515" w:rsidRDefault="00AA6515" w:rsidP="00AA6515">
      <w:pPr>
        <w:pStyle w:val="Heading2"/>
        <w:rPr>
          <w:rFonts w:asciiTheme="minorHAnsi" w:hAnsiTheme="minorHAnsi"/>
          <w:sz w:val="22"/>
          <w:szCs w:val="22"/>
        </w:rPr>
      </w:pPr>
      <w:r>
        <w:rPr>
          <w:rFonts w:asciiTheme="minorHAnsi" w:hAnsiTheme="minorHAnsi"/>
          <w:sz w:val="22"/>
          <w:szCs w:val="22"/>
        </w:rPr>
        <w:br w:type="page"/>
      </w:r>
    </w:p>
    <w:p w14:paraId="7B6F5DCC" w14:textId="77777777" w:rsidR="00AA6515" w:rsidRPr="007378D3" w:rsidRDefault="00AA6515" w:rsidP="00AA6515">
      <w:pPr>
        <w:pStyle w:val="Heading2"/>
        <w:numPr>
          <w:ilvl w:val="0"/>
          <w:numId w:val="11"/>
        </w:numPr>
        <w:rPr>
          <w:rFonts w:asciiTheme="minorHAnsi" w:hAnsiTheme="minorHAnsi"/>
          <w:sz w:val="22"/>
          <w:szCs w:val="22"/>
        </w:rPr>
      </w:pPr>
      <w:bookmarkStart w:id="9" w:name="_Toc54260980"/>
      <w:r w:rsidRPr="00BB4908">
        <w:rPr>
          <w:rFonts w:asciiTheme="minorHAnsi" w:hAnsiTheme="minorHAnsi"/>
          <w:sz w:val="22"/>
          <w:szCs w:val="22"/>
        </w:rPr>
        <w:lastRenderedPageBreak/>
        <w:t xml:space="preserve">Obrazec </w:t>
      </w:r>
      <w:r>
        <w:rPr>
          <w:rFonts w:asciiTheme="minorHAnsi" w:hAnsiTheme="minorHAnsi"/>
          <w:sz w:val="22"/>
          <w:szCs w:val="22"/>
        </w:rPr>
        <w:t xml:space="preserve">– </w:t>
      </w:r>
      <w:r w:rsidRPr="00AA6515">
        <w:rPr>
          <w:rFonts w:asciiTheme="minorHAnsi" w:hAnsiTheme="minorHAnsi"/>
          <w:sz w:val="22"/>
          <w:szCs w:val="22"/>
        </w:rPr>
        <w:t>Referenčna izjava za kader</w:t>
      </w:r>
      <w:r w:rsidR="00286BD9">
        <w:rPr>
          <w:rFonts w:asciiTheme="minorHAnsi" w:hAnsiTheme="minorHAnsi"/>
          <w:sz w:val="22"/>
          <w:szCs w:val="22"/>
        </w:rPr>
        <w:t xml:space="preserve"> </w:t>
      </w:r>
      <w:r w:rsidRPr="00AA6515">
        <w:rPr>
          <w:rFonts w:asciiTheme="minorHAnsi" w:hAnsiTheme="minorHAnsi"/>
          <w:sz w:val="22"/>
          <w:szCs w:val="22"/>
        </w:rPr>
        <w:t>– POGOJ/MERILO</w:t>
      </w:r>
      <w:bookmarkEnd w:id="9"/>
    </w:p>
    <w:p w14:paraId="7A6E4774" w14:textId="77777777" w:rsidR="00AA6515" w:rsidRDefault="00AA6515" w:rsidP="00AA6515">
      <w:pPr>
        <w:widowControl/>
        <w:spacing w:after="0"/>
        <w:jc w:val="left"/>
        <w:rPr>
          <w:sz w:val="22"/>
          <w:szCs w:val="22"/>
        </w:rPr>
      </w:pPr>
    </w:p>
    <w:p w14:paraId="73B82027"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Naročnik_________________________________________________________________</w:t>
      </w:r>
    </w:p>
    <w:p w14:paraId="79B67179" w14:textId="77777777" w:rsidR="00AA6515" w:rsidRPr="009B6BF1" w:rsidRDefault="00AA6515" w:rsidP="00AA6515">
      <w:pPr>
        <w:widowControl/>
        <w:spacing w:after="0"/>
        <w:rPr>
          <w:rFonts w:eastAsia="Times New Roman" w:cs="Tahoma"/>
          <w:sz w:val="22"/>
          <w:szCs w:val="22"/>
          <w:lang w:eastAsia="sl-SI"/>
        </w:rPr>
      </w:pPr>
    </w:p>
    <w:p w14:paraId="672C3228" w14:textId="77777777" w:rsidR="00AA6515" w:rsidRPr="009B6BF1" w:rsidRDefault="00AA6515" w:rsidP="00AA6515">
      <w:pPr>
        <w:spacing w:after="0"/>
        <w:rPr>
          <w:sz w:val="22"/>
          <w:szCs w:val="22"/>
          <w:lang w:eastAsia="sl-SI"/>
        </w:rPr>
      </w:pPr>
      <w:r w:rsidRPr="009B6BF1">
        <w:rPr>
          <w:sz w:val="22"/>
          <w:szCs w:val="22"/>
          <w:lang w:eastAsia="sl-SI"/>
        </w:rPr>
        <w:t>Referenčna izjava za:</w:t>
      </w:r>
      <w:r w:rsidRPr="009B6BF1">
        <w:rPr>
          <w:b/>
          <w:sz w:val="22"/>
          <w:szCs w:val="22"/>
        </w:rPr>
        <w:t xml:space="preserve"> </w:t>
      </w:r>
      <w:r w:rsidRPr="00EE0A0B">
        <w:rPr>
          <w:sz w:val="22"/>
          <w:szCs w:val="22"/>
        </w:rPr>
        <w:t>________________</w:t>
      </w:r>
      <w:r>
        <w:rPr>
          <w:sz w:val="22"/>
          <w:szCs w:val="22"/>
        </w:rPr>
        <w:t>_</w:t>
      </w:r>
      <w:r w:rsidRPr="00EE0A0B">
        <w:rPr>
          <w:sz w:val="22"/>
          <w:szCs w:val="22"/>
        </w:rPr>
        <w:t>____________ (</w:t>
      </w:r>
      <w:r w:rsidRPr="003F3590">
        <w:rPr>
          <w:i/>
          <w:szCs w:val="22"/>
        </w:rPr>
        <w:t>dopiši funkcijo pri izvedbi naročila</w:t>
      </w:r>
      <w:r>
        <w:rPr>
          <w:sz w:val="22"/>
          <w:szCs w:val="22"/>
        </w:rPr>
        <w:t>)</w:t>
      </w:r>
    </w:p>
    <w:p w14:paraId="258D0478"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pod kazensko in materialno odgovornostjo izjavljamo, da je (ime in priimek ter izobrazba in strokovni naziv):</w:t>
      </w:r>
      <w:r>
        <w:rPr>
          <w:rFonts w:eastAsia="Times New Roman" w:cs="Tahoma"/>
          <w:sz w:val="22"/>
          <w:szCs w:val="22"/>
          <w:lang w:eastAsia="sl-SI"/>
        </w:rPr>
        <w:t xml:space="preserve"> </w:t>
      </w:r>
      <w:r w:rsidRPr="009B6BF1">
        <w:rPr>
          <w:rFonts w:eastAsia="Times New Roman" w:cs="Tahoma"/>
          <w:sz w:val="22"/>
          <w:szCs w:val="22"/>
          <w:lang w:eastAsia="sl-SI"/>
        </w:rPr>
        <w:t>________________________________________________________</w:t>
      </w:r>
    </w:p>
    <w:p w14:paraId="2DF14490" w14:textId="77777777" w:rsidR="00AA6515" w:rsidRPr="009B6BF1" w:rsidRDefault="00AA6515" w:rsidP="00AA6515">
      <w:pPr>
        <w:widowControl/>
        <w:spacing w:after="0"/>
        <w:rPr>
          <w:rFonts w:eastAsia="Times New Roman" w:cs="Tahoma"/>
          <w:sz w:val="22"/>
          <w:szCs w:val="22"/>
          <w:lang w:eastAsia="sl-SI"/>
        </w:rPr>
      </w:pPr>
    </w:p>
    <w:p w14:paraId="1BE02168"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Po pogodbi/naročilu za nas izvajal naslednje storitve (kratek opis del in nalog):</w:t>
      </w:r>
    </w:p>
    <w:p w14:paraId="006E4523"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________________________________________________________________________</w:t>
      </w:r>
    </w:p>
    <w:p w14:paraId="215F0597"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________________________________________________________________________</w:t>
      </w:r>
    </w:p>
    <w:p w14:paraId="55663C56"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________________________________________________________________________</w:t>
      </w:r>
    </w:p>
    <w:p w14:paraId="4E258359"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________________________________________________________________________</w:t>
      </w:r>
    </w:p>
    <w:p w14:paraId="102CD63C" w14:textId="77777777" w:rsidR="00AA6515" w:rsidRPr="009B6BF1" w:rsidRDefault="00AA6515" w:rsidP="00AA6515">
      <w:pPr>
        <w:widowControl/>
        <w:spacing w:after="0"/>
        <w:rPr>
          <w:rFonts w:eastAsia="Times New Roman" w:cs="Tahoma"/>
          <w:sz w:val="22"/>
          <w:szCs w:val="22"/>
          <w:lang w:eastAsia="sl-SI"/>
        </w:rPr>
      </w:pPr>
    </w:p>
    <w:p w14:paraId="23237AAA" w14:textId="77777777" w:rsidR="00791D7E" w:rsidRPr="009B6BF1" w:rsidRDefault="00791D7E" w:rsidP="00791D7E">
      <w:pPr>
        <w:widowControl/>
        <w:spacing w:after="0"/>
        <w:rPr>
          <w:rFonts w:eastAsia="Times New Roman" w:cs="Tahoma"/>
          <w:sz w:val="22"/>
          <w:szCs w:val="22"/>
          <w:lang w:eastAsia="sl-SI"/>
        </w:rPr>
      </w:pPr>
      <w:r>
        <w:rPr>
          <w:rFonts w:eastAsia="Times New Roman" w:cs="Tahoma"/>
          <w:sz w:val="22"/>
          <w:szCs w:val="22"/>
          <w:lang w:eastAsia="sl-SI"/>
        </w:rPr>
        <w:t>Vrednost naročila (brez DDV): ___________________ .</w:t>
      </w:r>
    </w:p>
    <w:p w14:paraId="23258E72" w14:textId="77777777" w:rsidR="00791D7E" w:rsidRPr="009B6BF1" w:rsidRDefault="00791D7E" w:rsidP="00791D7E">
      <w:pPr>
        <w:widowControl/>
        <w:spacing w:after="0"/>
        <w:rPr>
          <w:rFonts w:eastAsia="Times New Roman" w:cs="Tahoma"/>
          <w:sz w:val="22"/>
          <w:szCs w:val="22"/>
          <w:lang w:eastAsia="sl-SI"/>
        </w:rPr>
      </w:pPr>
      <w:r>
        <w:rPr>
          <w:rFonts w:eastAsia="Times New Roman" w:cs="Tahoma"/>
          <w:sz w:val="22"/>
          <w:szCs w:val="22"/>
          <w:lang w:eastAsia="sl-SI"/>
        </w:rPr>
        <w:t>V</w:t>
      </w:r>
      <w:r w:rsidRPr="009B6BF1">
        <w:rPr>
          <w:rFonts w:eastAsia="Times New Roman" w:cs="Tahoma"/>
          <w:sz w:val="22"/>
          <w:szCs w:val="22"/>
          <w:lang w:eastAsia="sl-SI"/>
        </w:rPr>
        <w:t xml:space="preserve"> obdobju od ___________________ do ___________________</w:t>
      </w:r>
      <w:r>
        <w:rPr>
          <w:rFonts w:eastAsia="Times New Roman" w:cs="Tahoma"/>
          <w:sz w:val="22"/>
          <w:szCs w:val="22"/>
          <w:lang w:eastAsia="sl-SI"/>
        </w:rPr>
        <w:t xml:space="preserve"> .</w:t>
      </w:r>
    </w:p>
    <w:p w14:paraId="72D67836" w14:textId="77777777" w:rsidR="00791D7E" w:rsidRPr="009B6BF1" w:rsidRDefault="00791D7E" w:rsidP="00791D7E">
      <w:pPr>
        <w:widowControl/>
        <w:spacing w:after="0"/>
        <w:rPr>
          <w:rFonts w:eastAsia="Times New Roman" w:cs="Tahoma"/>
          <w:sz w:val="22"/>
          <w:szCs w:val="22"/>
          <w:lang w:eastAsia="sl-SI"/>
        </w:rPr>
      </w:pPr>
      <w:r w:rsidRPr="009B6BF1">
        <w:rPr>
          <w:rFonts w:eastAsia="Times New Roman" w:cs="Tahoma"/>
          <w:sz w:val="22"/>
          <w:szCs w:val="22"/>
          <w:lang w:eastAsia="sl-SI"/>
        </w:rPr>
        <w:lastRenderedPageBreak/>
        <w:t>Kontaktna oseba naročnika je: e-mail: __________________, tel.: __________________.</w:t>
      </w:r>
    </w:p>
    <w:p w14:paraId="28CEB6CA" w14:textId="77777777" w:rsidR="00AA6515" w:rsidRPr="009B6BF1" w:rsidRDefault="00AA6515" w:rsidP="00AA6515">
      <w:pPr>
        <w:widowControl/>
        <w:spacing w:after="0"/>
        <w:rPr>
          <w:rFonts w:eastAsia="Times New Roman" w:cs="Tahoma"/>
          <w:sz w:val="22"/>
          <w:szCs w:val="22"/>
          <w:lang w:eastAsia="sl-SI"/>
        </w:rPr>
      </w:pPr>
    </w:p>
    <w:p w14:paraId="1D4730F0" w14:textId="77777777" w:rsidR="00AA6515" w:rsidRPr="009B6BF1" w:rsidRDefault="00AA6515" w:rsidP="00AA6515">
      <w:pPr>
        <w:widowControl/>
        <w:spacing w:after="0"/>
        <w:rPr>
          <w:rFonts w:eastAsia="Times New Roman" w:cs="Tahoma"/>
          <w:sz w:val="22"/>
          <w:szCs w:val="22"/>
          <w:lang w:eastAsia="sl-SI"/>
        </w:rPr>
      </w:pPr>
    </w:p>
    <w:p w14:paraId="4F2D1A96"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Pogodbena dela so bila opravljena strokovno in kvalitetno, po predpisih stroke ter ustrezno in pravočasno zaključena.</w:t>
      </w:r>
    </w:p>
    <w:p w14:paraId="1061DD90" w14:textId="77777777" w:rsidR="00AA6515" w:rsidRPr="009B6BF1" w:rsidRDefault="00AA6515" w:rsidP="00AA6515">
      <w:pPr>
        <w:widowControl/>
        <w:spacing w:after="0"/>
        <w:rPr>
          <w:rFonts w:eastAsia="Times New Roman" w:cs="Tahoma"/>
          <w:sz w:val="22"/>
          <w:szCs w:val="22"/>
          <w:lang w:eastAsia="sl-SI"/>
        </w:rPr>
      </w:pPr>
    </w:p>
    <w:tbl>
      <w:tblPr>
        <w:tblStyle w:val="TableGrid5"/>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827"/>
      </w:tblGrid>
      <w:tr w:rsidR="00AA6515" w:rsidRPr="009B6BF1" w14:paraId="7D80A21D" w14:textId="77777777" w:rsidTr="003715C2">
        <w:tc>
          <w:tcPr>
            <w:tcW w:w="4962" w:type="dxa"/>
          </w:tcPr>
          <w:p w14:paraId="157D9476" w14:textId="77777777" w:rsidR="00AA6515" w:rsidRPr="009B6BF1" w:rsidRDefault="00AA6515" w:rsidP="003715C2">
            <w:pPr>
              <w:widowControl/>
              <w:jc w:val="left"/>
              <w:rPr>
                <w:rFonts w:cs="Tahoma"/>
                <w:bCs/>
                <w:sz w:val="22"/>
                <w:szCs w:val="22"/>
              </w:rPr>
            </w:pPr>
            <w:r w:rsidRPr="009B6BF1">
              <w:rPr>
                <w:rFonts w:cs="Tahoma"/>
                <w:bCs/>
                <w:sz w:val="22"/>
                <w:szCs w:val="22"/>
              </w:rPr>
              <w:t>Kraj in datum:</w:t>
            </w:r>
          </w:p>
        </w:tc>
        <w:tc>
          <w:tcPr>
            <w:tcW w:w="3827" w:type="dxa"/>
          </w:tcPr>
          <w:p w14:paraId="0DB540B9" w14:textId="77777777" w:rsidR="00AA6515" w:rsidRPr="009B6BF1" w:rsidRDefault="00AA6515" w:rsidP="003715C2">
            <w:pPr>
              <w:widowControl/>
              <w:jc w:val="center"/>
              <w:rPr>
                <w:rFonts w:cs="Tahoma"/>
                <w:bCs/>
                <w:sz w:val="22"/>
                <w:szCs w:val="22"/>
              </w:rPr>
            </w:pPr>
            <w:r w:rsidRPr="009B6BF1">
              <w:rPr>
                <w:rFonts w:cs="Tahoma"/>
                <w:bCs/>
                <w:sz w:val="22"/>
                <w:szCs w:val="22"/>
              </w:rPr>
              <w:t>Podpis zakonitega zastopnika naročnika - izdajatelja referenčne izjave:</w:t>
            </w:r>
          </w:p>
        </w:tc>
      </w:tr>
      <w:tr w:rsidR="00AA6515" w:rsidRPr="009B6BF1" w14:paraId="07D1064D" w14:textId="77777777" w:rsidTr="003715C2">
        <w:tc>
          <w:tcPr>
            <w:tcW w:w="4962" w:type="dxa"/>
          </w:tcPr>
          <w:p w14:paraId="4AD8397B" w14:textId="77777777" w:rsidR="00AA6515" w:rsidRPr="009B6BF1" w:rsidRDefault="00AA6515" w:rsidP="003715C2">
            <w:pPr>
              <w:widowControl/>
              <w:jc w:val="left"/>
              <w:rPr>
                <w:rFonts w:cs="Tahoma"/>
                <w:bCs/>
                <w:sz w:val="22"/>
                <w:szCs w:val="22"/>
              </w:rPr>
            </w:pPr>
          </w:p>
        </w:tc>
        <w:tc>
          <w:tcPr>
            <w:tcW w:w="3827" w:type="dxa"/>
          </w:tcPr>
          <w:p w14:paraId="642202C4" w14:textId="77777777" w:rsidR="00AA6515" w:rsidRPr="009B6BF1" w:rsidRDefault="00AA6515" w:rsidP="003715C2">
            <w:pPr>
              <w:widowControl/>
              <w:jc w:val="center"/>
              <w:rPr>
                <w:rFonts w:cs="Tahoma"/>
                <w:bCs/>
                <w:i/>
              </w:rPr>
            </w:pPr>
            <w:r w:rsidRPr="009B6BF1">
              <w:rPr>
                <w:rFonts w:cs="Tahoma"/>
                <w:bCs/>
                <w:i/>
              </w:rPr>
              <w:t>Ime in priimek zakonitega zastopnika naročnika:</w:t>
            </w:r>
          </w:p>
        </w:tc>
      </w:tr>
    </w:tbl>
    <w:p w14:paraId="78EB7D6E" w14:textId="77777777" w:rsidR="00AA6515" w:rsidRDefault="00AA6515" w:rsidP="00AA6515">
      <w:pPr>
        <w:widowControl/>
        <w:spacing w:after="0"/>
        <w:contextualSpacing/>
        <w:jc w:val="left"/>
        <w:rPr>
          <w:rFonts w:eastAsia="Times New Roman" w:cs="Times New Roman"/>
          <w:sz w:val="22"/>
          <w:szCs w:val="22"/>
          <w:lang w:eastAsia="sl-SI"/>
        </w:rPr>
      </w:pPr>
    </w:p>
    <w:p w14:paraId="7D37CD68" w14:textId="77777777" w:rsidR="005F2B3F" w:rsidRDefault="005F2B3F" w:rsidP="00AA6515">
      <w:pPr>
        <w:widowControl/>
        <w:spacing w:after="0"/>
        <w:contextualSpacing/>
        <w:jc w:val="left"/>
        <w:rPr>
          <w:rFonts w:eastAsia="Times New Roman" w:cs="Times New Roman"/>
          <w:sz w:val="22"/>
          <w:szCs w:val="22"/>
          <w:lang w:eastAsia="sl-SI"/>
        </w:rPr>
      </w:pPr>
    </w:p>
    <w:p w14:paraId="60D01713" w14:textId="77777777" w:rsidR="005F2B3F" w:rsidRDefault="005F2B3F" w:rsidP="00AA6515">
      <w:pPr>
        <w:widowControl/>
        <w:spacing w:after="0"/>
        <w:contextualSpacing/>
        <w:jc w:val="left"/>
        <w:rPr>
          <w:rFonts w:eastAsia="Times New Roman" w:cs="Times New Roman"/>
          <w:sz w:val="22"/>
          <w:szCs w:val="22"/>
          <w:lang w:eastAsia="sl-SI"/>
        </w:rPr>
      </w:pPr>
    </w:p>
    <w:p w14:paraId="2A121D54" w14:textId="77777777" w:rsidR="005F2B3F" w:rsidRDefault="005F2B3F" w:rsidP="00AA6515">
      <w:pPr>
        <w:widowControl/>
        <w:spacing w:after="0"/>
        <w:contextualSpacing/>
        <w:jc w:val="left"/>
        <w:rPr>
          <w:rFonts w:eastAsia="Times New Roman" w:cs="Times New Roman"/>
          <w:sz w:val="22"/>
          <w:szCs w:val="22"/>
          <w:lang w:eastAsia="sl-SI"/>
        </w:rPr>
      </w:pPr>
    </w:p>
    <w:p w14:paraId="13FBE8CC" w14:textId="77777777" w:rsidR="005F2B3F" w:rsidRDefault="005F2B3F" w:rsidP="00AA6515">
      <w:pPr>
        <w:widowControl/>
        <w:spacing w:after="0"/>
        <w:contextualSpacing/>
        <w:jc w:val="left"/>
        <w:rPr>
          <w:rFonts w:eastAsia="Times New Roman" w:cs="Times New Roman"/>
          <w:sz w:val="22"/>
          <w:szCs w:val="22"/>
          <w:lang w:eastAsia="sl-SI"/>
        </w:rPr>
      </w:pPr>
    </w:p>
    <w:p w14:paraId="421EA650" w14:textId="77777777" w:rsidR="00AA6515" w:rsidRPr="009B6BF1" w:rsidRDefault="00AA6515" w:rsidP="00AA6515">
      <w:pPr>
        <w:widowControl/>
        <w:spacing w:after="0"/>
        <w:contextualSpacing/>
        <w:jc w:val="left"/>
        <w:rPr>
          <w:rFonts w:eastAsia="Times New Roman" w:cs="Times New Roman"/>
          <w:sz w:val="22"/>
          <w:szCs w:val="22"/>
          <w:lang w:eastAsia="sl-SI"/>
        </w:rPr>
      </w:pPr>
    </w:p>
    <w:p w14:paraId="2CDF1A7D" w14:textId="77777777" w:rsidR="00AA6515" w:rsidRPr="00132DE4" w:rsidRDefault="00AA6515" w:rsidP="00AA6515">
      <w:pPr>
        <w:widowControl/>
        <w:spacing w:after="0"/>
        <w:ind w:left="993" w:hanging="993"/>
        <w:jc w:val="left"/>
        <w:rPr>
          <w:rFonts w:eastAsia="Times New Roman" w:cs="Times New Roman"/>
          <w:i/>
          <w:lang w:eastAsia="sl-SI"/>
        </w:rPr>
      </w:pPr>
      <w:r w:rsidRPr="00132DE4">
        <w:rPr>
          <w:rFonts w:eastAsia="Times New Roman" w:cs="Times New Roman"/>
          <w:b/>
          <w:i/>
          <w:lang w:eastAsia="sl-SI"/>
        </w:rPr>
        <w:t>Opomba</w:t>
      </w:r>
      <w:r w:rsidRPr="00132DE4">
        <w:rPr>
          <w:rFonts w:eastAsia="Times New Roman" w:cs="Times New Roman"/>
          <w:i/>
          <w:lang w:eastAsia="sl-SI"/>
        </w:rPr>
        <w:t xml:space="preserve">: </w:t>
      </w:r>
    </w:p>
    <w:p w14:paraId="0607F592" w14:textId="77777777" w:rsidR="00AA6515" w:rsidRPr="00132DE4" w:rsidRDefault="00AA6515" w:rsidP="00AA6515">
      <w:pPr>
        <w:widowControl/>
        <w:numPr>
          <w:ilvl w:val="0"/>
          <w:numId w:val="14"/>
        </w:numPr>
        <w:spacing w:after="0"/>
        <w:contextualSpacing/>
        <w:jc w:val="left"/>
        <w:rPr>
          <w:rFonts w:eastAsia="Times New Roman" w:cs="Times New Roman"/>
          <w:i/>
          <w:lang w:eastAsia="sl-SI"/>
        </w:rPr>
      </w:pPr>
      <w:r w:rsidRPr="00132DE4">
        <w:rPr>
          <w:rFonts w:eastAsia="Times New Roman" w:cs="Times New Roman"/>
          <w:i/>
          <w:lang w:eastAsia="sl-SI"/>
        </w:rPr>
        <w:t>Obrazec se kopira za vsako zahtevano referenco posebej (min. 3 x).</w:t>
      </w:r>
    </w:p>
    <w:p w14:paraId="7A649271" w14:textId="77777777" w:rsidR="00AA6515" w:rsidRPr="00132DE4" w:rsidRDefault="00AA6515" w:rsidP="00AA6515">
      <w:pPr>
        <w:widowControl/>
        <w:numPr>
          <w:ilvl w:val="0"/>
          <w:numId w:val="14"/>
        </w:numPr>
        <w:spacing w:after="0"/>
        <w:contextualSpacing/>
        <w:jc w:val="left"/>
        <w:rPr>
          <w:rFonts w:eastAsia="Times New Roman" w:cs="Times New Roman"/>
          <w:i/>
          <w:lang w:eastAsia="sl-SI"/>
        </w:rPr>
      </w:pPr>
      <w:r w:rsidRPr="00132DE4">
        <w:rPr>
          <w:rFonts w:eastAsia="Times New Roman" w:cs="Times New Roman"/>
          <w:i/>
          <w:lang w:eastAsia="sl-SI"/>
        </w:rPr>
        <w:t xml:space="preserve">Ponudniki lahko predložijo dokazilo o zahtevanih referencah za kader tudi v drugačni formi, vendar </w:t>
      </w:r>
      <w:r w:rsidRPr="00132DE4">
        <w:rPr>
          <w:rFonts w:eastAsia="Times New Roman" w:cs="Times New Roman"/>
          <w:b/>
          <w:i/>
          <w:lang w:eastAsia="sl-SI"/>
        </w:rPr>
        <w:t>morajo biti na potrdilu navedeni vsi zgoraj zahtevani podatki.</w:t>
      </w:r>
    </w:p>
    <w:p w14:paraId="7F52DFEC" w14:textId="77777777" w:rsidR="00AA6515" w:rsidRDefault="00AA6515" w:rsidP="00AA6515">
      <w:pPr>
        <w:widowControl/>
        <w:spacing w:after="0"/>
        <w:contextualSpacing/>
        <w:jc w:val="left"/>
        <w:rPr>
          <w:rFonts w:eastAsia="Times New Roman" w:cs="Times New Roman"/>
          <w:sz w:val="22"/>
          <w:szCs w:val="22"/>
          <w:lang w:eastAsia="sl-SI"/>
        </w:rPr>
      </w:pPr>
    </w:p>
    <w:p w14:paraId="29657013" w14:textId="77777777" w:rsidR="00AA6515" w:rsidRDefault="00AA6515" w:rsidP="00AA6515">
      <w:pPr>
        <w:widowControl/>
        <w:spacing w:after="0"/>
        <w:contextualSpacing/>
        <w:jc w:val="left"/>
        <w:rPr>
          <w:rFonts w:eastAsia="Times New Roman" w:cs="Times New Roman"/>
          <w:sz w:val="22"/>
          <w:szCs w:val="22"/>
          <w:lang w:eastAsia="sl-SI"/>
        </w:rPr>
      </w:pPr>
    </w:p>
    <w:p w14:paraId="33894ED0" w14:textId="77777777" w:rsidR="00AA6515" w:rsidRPr="009B6BF1" w:rsidRDefault="00AA6515" w:rsidP="00AA6515">
      <w:pPr>
        <w:widowControl/>
        <w:spacing w:after="0"/>
        <w:contextualSpacing/>
        <w:jc w:val="left"/>
        <w:rPr>
          <w:rFonts w:eastAsia="Times New Roman" w:cs="Times New Roman"/>
          <w:sz w:val="22"/>
          <w:szCs w:val="22"/>
          <w:lang w:eastAsia="sl-SI"/>
        </w:rPr>
      </w:pPr>
    </w:p>
    <w:p w14:paraId="35A14719" w14:textId="77777777" w:rsidR="00AA6515" w:rsidRDefault="00AA6515" w:rsidP="00AA6515">
      <w:pPr>
        <w:widowControl/>
        <w:spacing w:after="0"/>
        <w:rPr>
          <w:rFonts w:eastAsia="Times New Roman" w:cs="Times New Roman"/>
          <w:sz w:val="22"/>
          <w:szCs w:val="22"/>
          <w:lang w:eastAsia="sl-SI"/>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in skenirati ter ga v PDF obliki predložiti v svojo elektronsko ponudbo.</w:t>
      </w:r>
    </w:p>
    <w:p w14:paraId="07315324" w14:textId="77777777" w:rsidR="00AA6515" w:rsidRDefault="00AA6515" w:rsidP="00AA6515">
      <w:pPr>
        <w:pStyle w:val="Heading2"/>
        <w:rPr>
          <w:rFonts w:asciiTheme="minorHAnsi" w:hAnsiTheme="minorHAnsi"/>
          <w:sz w:val="22"/>
          <w:szCs w:val="22"/>
        </w:rPr>
      </w:pPr>
      <w:r>
        <w:rPr>
          <w:rFonts w:asciiTheme="minorHAnsi" w:hAnsiTheme="minorHAnsi"/>
          <w:sz w:val="22"/>
          <w:szCs w:val="22"/>
        </w:rPr>
        <w:br w:type="page"/>
      </w:r>
    </w:p>
    <w:p w14:paraId="0A4F4361" w14:textId="77777777" w:rsidR="00F30C11" w:rsidRPr="00E47614" w:rsidRDefault="00F30C11" w:rsidP="00DE76D2">
      <w:pPr>
        <w:pStyle w:val="Heading2"/>
        <w:numPr>
          <w:ilvl w:val="0"/>
          <w:numId w:val="11"/>
        </w:numPr>
        <w:rPr>
          <w:rFonts w:asciiTheme="minorHAnsi" w:hAnsiTheme="minorHAnsi"/>
          <w:sz w:val="22"/>
          <w:szCs w:val="22"/>
        </w:rPr>
      </w:pPr>
      <w:bookmarkStart w:id="10" w:name="_Toc54260981"/>
      <w:r w:rsidRPr="00E47614">
        <w:rPr>
          <w:rFonts w:asciiTheme="minorHAnsi" w:hAnsiTheme="minorHAnsi"/>
          <w:sz w:val="22"/>
          <w:szCs w:val="22"/>
        </w:rPr>
        <w:lastRenderedPageBreak/>
        <w:t>O</w:t>
      </w:r>
      <w:r>
        <w:rPr>
          <w:rFonts w:asciiTheme="minorHAnsi" w:hAnsiTheme="minorHAnsi"/>
          <w:sz w:val="22"/>
          <w:szCs w:val="22"/>
        </w:rPr>
        <w:t>brazec</w:t>
      </w:r>
      <w:r w:rsidRPr="00E47614">
        <w:rPr>
          <w:rFonts w:asciiTheme="minorHAnsi" w:hAnsiTheme="minorHAnsi"/>
          <w:sz w:val="22"/>
          <w:szCs w:val="22"/>
        </w:rPr>
        <w:t xml:space="preserve"> – POOBLASTILO ZA PRIDOBITEV POTRDILA IZ KAZENSKE EVIDENCE ZA PRAVNE OSEBE</w:t>
      </w:r>
      <w:bookmarkEnd w:id="10"/>
    </w:p>
    <w:p w14:paraId="1DD895AA" w14:textId="77777777" w:rsidR="00F30C11" w:rsidRPr="00E47614" w:rsidRDefault="00F30C11" w:rsidP="00F30C11">
      <w:pPr>
        <w:spacing w:after="240"/>
        <w:rPr>
          <w:sz w:val="22"/>
          <w:szCs w:val="22"/>
        </w:rPr>
      </w:pPr>
      <w:r w:rsidRPr="00E47614">
        <w:rPr>
          <w:sz w:val="22"/>
          <w:szCs w:val="22"/>
        </w:rPr>
        <w:t xml:space="preserve">Pooblastitelj </w:t>
      </w:r>
    </w:p>
    <w:p w14:paraId="18F261CB" w14:textId="77777777" w:rsidR="00F30C11" w:rsidRPr="00E47614" w:rsidRDefault="00F30C11" w:rsidP="00F30C11">
      <w:pPr>
        <w:spacing w:after="240"/>
        <w:rPr>
          <w:sz w:val="22"/>
          <w:szCs w:val="22"/>
        </w:rPr>
      </w:pPr>
      <w:r w:rsidRPr="00E47614">
        <w:rPr>
          <w:sz w:val="22"/>
          <w:szCs w:val="22"/>
        </w:rPr>
        <w:t>____________________________________________________________________</w:t>
      </w:r>
    </w:p>
    <w:p w14:paraId="259E63B7" w14:textId="77777777" w:rsidR="00F30C11" w:rsidRPr="00E47614" w:rsidRDefault="00F30C11" w:rsidP="00F30C11">
      <w:pPr>
        <w:spacing w:after="240"/>
        <w:rPr>
          <w:sz w:val="22"/>
          <w:szCs w:val="22"/>
        </w:rPr>
      </w:pPr>
      <w:r w:rsidRPr="00E47614">
        <w:rPr>
          <w:sz w:val="22"/>
          <w:szCs w:val="22"/>
        </w:rPr>
        <w:t xml:space="preserve">daje soglasje naročniku Družbi za upravljanje terjatev bank, d.d., Davčna ulica 1, 1000 Ljubljana, da skladno s </w:t>
      </w:r>
      <w:r w:rsidRPr="004247D1">
        <w:rPr>
          <w:sz w:val="22"/>
          <w:szCs w:val="22"/>
        </w:rPr>
        <w:t xml:space="preserve">77., 79. in 80. členom ZJN-3 </w:t>
      </w:r>
      <w:r w:rsidRPr="00E47614">
        <w:rPr>
          <w:sz w:val="22"/>
          <w:szCs w:val="22"/>
        </w:rPr>
        <w:t xml:space="preserve">za potrebe preverjanja izpolnjevanja pogojev v postopku oddaje javnega naročila z </w:t>
      </w:r>
      <w:r w:rsidRPr="001D3708">
        <w:rPr>
          <w:sz w:val="22"/>
          <w:szCs w:val="22"/>
        </w:rPr>
        <w:t xml:space="preserve">oznako </w:t>
      </w:r>
      <w:r w:rsidR="0062261C" w:rsidRPr="0062261C">
        <w:rPr>
          <w:sz w:val="22"/>
          <w:szCs w:val="22"/>
        </w:rPr>
        <w:t>JN/8-PR/2020</w:t>
      </w:r>
      <w:r w:rsidRPr="00E47614">
        <w:rPr>
          <w:rFonts w:ascii="Calibri" w:eastAsia="Times New Roman" w:hAnsi="Calibri" w:cs="Times New Roman"/>
          <w:sz w:val="22"/>
          <w:szCs w:val="22"/>
          <w:lang w:eastAsia="sl-SI"/>
        </w:rPr>
        <w:t xml:space="preserve"> </w:t>
      </w:r>
      <w:r w:rsidRPr="00E47614">
        <w:rPr>
          <w:sz w:val="22"/>
          <w:szCs w:val="22"/>
        </w:rPr>
        <w:t>s predmetom naročila »</w:t>
      </w:r>
      <w:r w:rsidR="00787F06">
        <w:rPr>
          <w:sz w:val="22"/>
          <w:szCs w:val="22"/>
        </w:rPr>
        <w:t>Analiza, n</w:t>
      </w:r>
      <w:r w:rsidR="0075059A" w:rsidRPr="0075059A">
        <w:rPr>
          <w:sz w:val="22"/>
          <w:szCs w:val="22"/>
        </w:rPr>
        <w:t>ačrtovanje in zakup medijskega prostora za potrebe DUTB</w:t>
      </w:r>
      <w:r w:rsidRPr="00E47614">
        <w:rPr>
          <w:sz w:val="22"/>
          <w:szCs w:val="22"/>
        </w:rPr>
        <w:t xml:space="preserve">« od Ministrstva za pravosodje, Sektor za izvrševanje kazenskih sankcij, Kazenska evidenca pridobi potrdilo iz kazenske evidence, da kot pravna oseba ni bil pravnomočno obsojen zaradi kaznivih dejanj, ki so opredeljena v prvem odstavku </w:t>
      </w:r>
      <w:r>
        <w:rPr>
          <w:sz w:val="22"/>
          <w:szCs w:val="22"/>
        </w:rPr>
        <w:t>75</w:t>
      </w:r>
      <w:r w:rsidRPr="00E47614">
        <w:rPr>
          <w:sz w:val="22"/>
          <w:szCs w:val="22"/>
        </w:rPr>
        <w:t>. člena ZJN-</w:t>
      </w:r>
      <w:r>
        <w:rPr>
          <w:sz w:val="22"/>
          <w:szCs w:val="22"/>
        </w:rPr>
        <w:t>3</w:t>
      </w:r>
      <w:r w:rsidRPr="00E47614">
        <w:rPr>
          <w:sz w:val="22"/>
          <w:szCs w:val="22"/>
        </w:rPr>
        <w:t>.</w:t>
      </w:r>
    </w:p>
    <w:p w14:paraId="48643B72" w14:textId="77777777" w:rsidR="00F30C11" w:rsidRPr="00E47614" w:rsidRDefault="00F30C11" w:rsidP="00F30C11">
      <w:pPr>
        <w:widowControl/>
        <w:spacing w:after="0"/>
        <w:jc w:val="left"/>
        <w:rPr>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2"/>
        <w:gridCol w:w="4476"/>
      </w:tblGrid>
      <w:tr w:rsidR="00F30C11" w:rsidRPr="00E47614" w14:paraId="202CA923" w14:textId="77777777" w:rsidTr="0024520E">
        <w:trPr>
          <w:trHeight w:val="323"/>
        </w:trPr>
        <w:tc>
          <w:tcPr>
            <w:tcW w:w="3393" w:type="dxa"/>
          </w:tcPr>
          <w:p w14:paraId="484967B2" w14:textId="77777777" w:rsidR="00F30C11" w:rsidRPr="00E47614" w:rsidRDefault="00F30C11" w:rsidP="0024520E">
            <w:pPr>
              <w:spacing w:after="240"/>
              <w:rPr>
                <w:b/>
              </w:rPr>
            </w:pPr>
            <w:r w:rsidRPr="00E47614">
              <w:rPr>
                <w:b/>
              </w:rPr>
              <w:t>FIRMA (NAZIV) PRAVNE OSEBE</w:t>
            </w:r>
          </w:p>
        </w:tc>
        <w:tc>
          <w:tcPr>
            <w:tcW w:w="4512" w:type="dxa"/>
          </w:tcPr>
          <w:p w14:paraId="431BE4FD" w14:textId="77777777" w:rsidR="00F30C11" w:rsidRPr="00E47614" w:rsidRDefault="00F30C11" w:rsidP="0024520E">
            <w:pPr>
              <w:spacing w:after="240"/>
              <w:ind w:left="-9"/>
              <w:rPr>
                <w:sz w:val="22"/>
                <w:szCs w:val="22"/>
              </w:rPr>
            </w:pPr>
          </w:p>
        </w:tc>
      </w:tr>
      <w:tr w:rsidR="00F30C11" w:rsidRPr="00E47614" w14:paraId="5E02E177" w14:textId="77777777" w:rsidTr="0024520E">
        <w:trPr>
          <w:trHeight w:val="285"/>
        </w:trPr>
        <w:tc>
          <w:tcPr>
            <w:tcW w:w="3393" w:type="dxa"/>
          </w:tcPr>
          <w:p w14:paraId="6C61546A" w14:textId="77777777" w:rsidR="00F30C11" w:rsidRPr="00E47614" w:rsidRDefault="00F30C11" w:rsidP="0024520E">
            <w:pPr>
              <w:spacing w:after="240"/>
              <w:ind w:left="-9"/>
              <w:rPr>
                <w:b/>
              </w:rPr>
            </w:pPr>
            <w:r w:rsidRPr="00E47614">
              <w:rPr>
                <w:b/>
              </w:rPr>
              <w:t>SEDEŽ PRAVNE OSEBE</w:t>
            </w:r>
          </w:p>
        </w:tc>
        <w:tc>
          <w:tcPr>
            <w:tcW w:w="4512" w:type="dxa"/>
          </w:tcPr>
          <w:p w14:paraId="6CF06941" w14:textId="77777777" w:rsidR="00F30C11" w:rsidRPr="00E47614" w:rsidRDefault="00F30C11" w:rsidP="0024520E">
            <w:pPr>
              <w:spacing w:after="240"/>
              <w:ind w:left="-9"/>
              <w:rPr>
                <w:sz w:val="22"/>
                <w:szCs w:val="22"/>
              </w:rPr>
            </w:pPr>
          </w:p>
        </w:tc>
      </w:tr>
      <w:tr w:rsidR="00F30C11" w:rsidRPr="00E47614" w14:paraId="5E9AB7EC" w14:textId="77777777" w:rsidTr="0024520E">
        <w:trPr>
          <w:trHeight w:val="345"/>
        </w:trPr>
        <w:tc>
          <w:tcPr>
            <w:tcW w:w="3393" w:type="dxa"/>
          </w:tcPr>
          <w:p w14:paraId="2F908000" w14:textId="77777777" w:rsidR="00F30C11" w:rsidRPr="00E47614" w:rsidRDefault="00F30C11" w:rsidP="0024520E">
            <w:pPr>
              <w:spacing w:after="240"/>
              <w:ind w:left="-9"/>
              <w:rPr>
                <w:b/>
              </w:rPr>
            </w:pPr>
            <w:r w:rsidRPr="00E47614">
              <w:rPr>
                <w:b/>
              </w:rPr>
              <w:t>OBČINA SEDEŽA PRAVNE OSEBE</w:t>
            </w:r>
          </w:p>
        </w:tc>
        <w:tc>
          <w:tcPr>
            <w:tcW w:w="4512" w:type="dxa"/>
          </w:tcPr>
          <w:p w14:paraId="558B5DCF" w14:textId="77777777" w:rsidR="00F30C11" w:rsidRPr="00E47614" w:rsidRDefault="00F30C11" w:rsidP="0024520E">
            <w:pPr>
              <w:spacing w:after="240"/>
              <w:ind w:left="-9"/>
              <w:rPr>
                <w:sz w:val="22"/>
                <w:szCs w:val="22"/>
              </w:rPr>
            </w:pPr>
          </w:p>
        </w:tc>
      </w:tr>
      <w:tr w:rsidR="00F30C11" w:rsidRPr="00E47614" w14:paraId="35EABEDC" w14:textId="77777777" w:rsidTr="0024520E">
        <w:trPr>
          <w:trHeight w:val="330"/>
        </w:trPr>
        <w:tc>
          <w:tcPr>
            <w:tcW w:w="3393" w:type="dxa"/>
          </w:tcPr>
          <w:p w14:paraId="708EBDE3" w14:textId="77777777" w:rsidR="00F30C11" w:rsidRPr="00E47614" w:rsidRDefault="00F30C11" w:rsidP="0024520E">
            <w:pPr>
              <w:spacing w:after="240"/>
              <w:ind w:left="-9"/>
              <w:rPr>
                <w:b/>
              </w:rPr>
            </w:pPr>
            <w:r w:rsidRPr="00E47614">
              <w:rPr>
                <w:b/>
              </w:rPr>
              <w:t>MATIČNA ŠTEVILKA</w:t>
            </w:r>
          </w:p>
        </w:tc>
        <w:tc>
          <w:tcPr>
            <w:tcW w:w="4512" w:type="dxa"/>
          </w:tcPr>
          <w:p w14:paraId="2F178F8C" w14:textId="77777777" w:rsidR="00F30C11" w:rsidRPr="00E47614" w:rsidRDefault="00F30C11" w:rsidP="0024520E">
            <w:pPr>
              <w:spacing w:after="240"/>
              <w:ind w:left="-9"/>
              <w:rPr>
                <w:sz w:val="22"/>
                <w:szCs w:val="22"/>
              </w:rPr>
            </w:pPr>
          </w:p>
        </w:tc>
      </w:tr>
      <w:tr w:rsidR="00F30C11" w:rsidRPr="00E47614" w14:paraId="4723022B" w14:textId="77777777" w:rsidTr="0024520E">
        <w:trPr>
          <w:trHeight w:val="285"/>
        </w:trPr>
        <w:tc>
          <w:tcPr>
            <w:tcW w:w="3393" w:type="dxa"/>
          </w:tcPr>
          <w:p w14:paraId="09A8BEF7" w14:textId="77777777" w:rsidR="00F30C11" w:rsidRPr="00E47614" w:rsidRDefault="00F30C11" w:rsidP="0024520E">
            <w:pPr>
              <w:spacing w:after="240"/>
              <w:ind w:left="-9"/>
              <w:rPr>
                <w:b/>
              </w:rPr>
            </w:pPr>
            <w:r w:rsidRPr="00E47614">
              <w:rPr>
                <w:b/>
              </w:rPr>
              <w:t>ŠTEVILKA VPISA V SODNI REGISTER</w:t>
            </w:r>
          </w:p>
        </w:tc>
        <w:tc>
          <w:tcPr>
            <w:tcW w:w="4512" w:type="dxa"/>
          </w:tcPr>
          <w:p w14:paraId="29B2B052" w14:textId="77777777" w:rsidR="00F30C11" w:rsidRPr="00E47614" w:rsidRDefault="00F30C11" w:rsidP="0024520E">
            <w:pPr>
              <w:spacing w:after="240"/>
              <w:ind w:left="-9"/>
              <w:rPr>
                <w:sz w:val="22"/>
                <w:szCs w:val="22"/>
              </w:rPr>
            </w:pPr>
          </w:p>
        </w:tc>
      </w:tr>
    </w:tbl>
    <w:p w14:paraId="2517174C" w14:textId="77777777" w:rsidR="00F30C11" w:rsidRPr="00E47614" w:rsidRDefault="00F30C11" w:rsidP="00F30C11">
      <w:pPr>
        <w:widowControl/>
        <w:spacing w:after="0"/>
        <w:jc w:val="left"/>
        <w:rPr>
          <w:sz w:val="22"/>
          <w:szCs w:val="22"/>
        </w:rPr>
      </w:pPr>
    </w:p>
    <w:p w14:paraId="01E572C3" w14:textId="77777777" w:rsidR="00F30C11" w:rsidRDefault="00F30C11" w:rsidP="00F30C11">
      <w:pPr>
        <w:widowControl/>
        <w:spacing w:after="0"/>
        <w:jc w:val="left"/>
        <w:rPr>
          <w:sz w:val="22"/>
          <w:szCs w:val="22"/>
        </w:rPr>
      </w:pPr>
    </w:p>
    <w:p w14:paraId="5A706680" w14:textId="77777777" w:rsidR="00F30C11" w:rsidRDefault="00F30C11" w:rsidP="00F30C11">
      <w:pPr>
        <w:widowControl/>
        <w:spacing w:after="0"/>
        <w:jc w:val="left"/>
        <w:rPr>
          <w:sz w:val="22"/>
          <w:szCs w:val="22"/>
        </w:rPr>
      </w:pPr>
    </w:p>
    <w:p w14:paraId="2519172B" w14:textId="77777777" w:rsidR="00F30C11" w:rsidRDefault="00F30C11" w:rsidP="00F30C11">
      <w:pPr>
        <w:widowControl/>
        <w:spacing w:after="0"/>
        <w:jc w:val="left"/>
        <w:rPr>
          <w:sz w:val="22"/>
          <w:szCs w:val="22"/>
        </w:rPr>
      </w:pPr>
    </w:p>
    <w:p w14:paraId="4E9A8EDB" w14:textId="77777777" w:rsidR="00DE057A" w:rsidRDefault="00DE057A" w:rsidP="00F30C11">
      <w:pPr>
        <w:widowControl/>
        <w:spacing w:after="0"/>
        <w:jc w:val="left"/>
        <w:rPr>
          <w:sz w:val="22"/>
          <w:szCs w:val="22"/>
        </w:rPr>
      </w:pPr>
    </w:p>
    <w:p w14:paraId="1A675747" w14:textId="77777777" w:rsidR="00DE057A" w:rsidRDefault="00DE057A" w:rsidP="00F30C11">
      <w:pPr>
        <w:widowControl/>
        <w:spacing w:after="0"/>
        <w:jc w:val="left"/>
        <w:rPr>
          <w:sz w:val="22"/>
          <w:szCs w:val="22"/>
        </w:rPr>
      </w:pPr>
    </w:p>
    <w:p w14:paraId="098C11F8" w14:textId="77777777" w:rsidR="00DE057A" w:rsidRDefault="00DE057A" w:rsidP="00F30C11">
      <w:pPr>
        <w:widowControl/>
        <w:spacing w:after="0"/>
        <w:jc w:val="left"/>
        <w:rPr>
          <w:sz w:val="22"/>
          <w:szCs w:val="22"/>
        </w:rPr>
      </w:pPr>
    </w:p>
    <w:p w14:paraId="5D99FC08" w14:textId="77777777" w:rsidR="00DE057A" w:rsidRDefault="00DE057A" w:rsidP="00F30C11">
      <w:pPr>
        <w:widowControl/>
        <w:spacing w:after="0"/>
        <w:jc w:val="left"/>
        <w:rPr>
          <w:sz w:val="22"/>
          <w:szCs w:val="22"/>
        </w:rPr>
      </w:pPr>
    </w:p>
    <w:p w14:paraId="7766ADCC" w14:textId="77777777" w:rsidR="00DE057A" w:rsidRDefault="00DE057A" w:rsidP="00F30C11">
      <w:pPr>
        <w:widowControl/>
        <w:spacing w:after="0"/>
        <w:jc w:val="left"/>
        <w:rPr>
          <w:sz w:val="22"/>
          <w:szCs w:val="22"/>
        </w:rPr>
      </w:pPr>
    </w:p>
    <w:p w14:paraId="392664B8" w14:textId="77777777" w:rsidR="00F30C11" w:rsidRDefault="00F30C11" w:rsidP="00F30C11">
      <w:pPr>
        <w:widowControl/>
        <w:spacing w:after="0"/>
        <w:jc w:val="left"/>
        <w:rPr>
          <w:sz w:val="22"/>
          <w:szCs w:val="22"/>
        </w:rPr>
      </w:pPr>
    </w:p>
    <w:p w14:paraId="10F2B931" w14:textId="77777777" w:rsidR="00F30C11" w:rsidRDefault="00F30C11" w:rsidP="00F30C11">
      <w:pPr>
        <w:widowControl/>
        <w:spacing w:after="0"/>
        <w:jc w:val="left"/>
        <w:rPr>
          <w:sz w:val="22"/>
          <w:szCs w:val="22"/>
        </w:rPr>
      </w:pPr>
    </w:p>
    <w:p w14:paraId="4AB7582E" w14:textId="77777777" w:rsidR="00F30C11" w:rsidRPr="004B3360" w:rsidRDefault="00F30C11" w:rsidP="00F30C11">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Pr>
          <w:rFonts w:ascii="Calibri" w:eastAsia="Calibri" w:hAnsi="Calibri" w:cs="Times New Roman"/>
          <w:b/>
          <w:color w:val="FF0000"/>
          <w:sz w:val="22"/>
          <w:szCs w:val="24"/>
        </w:rPr>
        <w:t>i obrazec izpolniti</w:t>
      </w:r>
      <w:r w:rsidR="00DE057A">
        <w:rPr>
          <w:rFonts w:ascii="Calibri" w:eastAsia="Calibri" w:hAnsi="Calibri" w:cs="Times New Roman"/>
          <w:b/>
          <w:color w:val="FF0000"/>
          <w:sz w:val="22"/>
          <w:szCs w:val="24"/>
        </w:rPr>
        <w:t>, žigosati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in skenirati ter ga v PDF obliki predložiti v svojo elektronsko ponudbo.</w:t>
      </w:r>
    </w:p>
    <w:p w14:paraId="76BEAC35" w14:textId="77777777" w:rsidR="00F30C11" w:rsidRDefault="00F30C11" w:rsidP="00F30C11">
      <w:pPr>
        <w:widowControl/>
        <w:spacing w:after="0"/>
        <w:jc w:val="left"/>
        <w:rPr>
          <w:sz w:val="22"/>
          <w:szCs w:val="22"/>
        </w:rPr>
      </w:pPr>
    </w:p>
    <w:p w14:paraId="0BE162BF" w14:textId="77777777" w:rsidR="00DE057A" w:rsidRDefault="00DE057A" w:rsidP="00F30C11">
      <w:pPr>
        <w:widowControl/>
        <w:spacing w:after="0"/>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028"/>
        <w:gridCol w:w="2648"/>
      </w:tblGrid>
      <w:tr w:rsidR="00F30C11" w:rsidRPr="001F5E10" w14:paraId="33B07087" w14:textId="77777777" w:rsidTr="00DE057A">
        <w:tc>
          <w:tcPr>
            <w:tcW w:w="3153" w:type="dxa"/>
          </w:tcPr>
          <w:p w14:paraId="6095E5AB"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028" w:type="dxa"/>
          </w:tcPr>
          <w:p w14:paraId="7198B85F"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0AE5F9E5"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r>
              <w:rPr>
                <w:rFonts w:ascii="Calibri" w:eastAsia="Calibri" w:hAnsi="Calibri" w:cs="Times New Roman"/>
                <w:b/>
                <w:sz w:val="22"/>
                <w:szCs w:val="22"/>
                <w:lang w:eastAsia="sl-SI"/>
              </w:rPr>
              <w:t xml:space="preserve"> ponudnika</w:t>
            </w:r>
            <w:r w:rsidRPr="001F5E10">
              <w:rPr>
                <w:rFonts w:ascii="Calibri" w:eastAsia="Calibri" w:hAnsi="Calibri" w:cs="Times New Roman"/>
                <w:b/>
                <w:sz w:val="22"/>
                <w:szCs w:val="22"/>
                <w:lang w:eastAsia="sl-SI"/>
              </w:rPr>
              <w:t>:</w:t>
            </w:r>
          </w:p>
        </w:tc>
      </w:tr>
    </w:tbl>
    <w:p w14:paraId="12D9B693" w14:textId="77777777" w:rsidR="00F30C11" w:rsidRDefault="00F30C11" w:rsidP="00F30C11">
      <w:pPr>
        <w:widowControl/>
        <w:spacing w:after="0"/>
        <w:jc w:val="left"/>
        <w:rPr>
          <w:sz w:val="22"/>
          <w:szCs w:val="22"/>
        </w:rPr>
      </w:pPr>
      <w:bookmarkStart w:id="11" w:name="_Toc466360666"/>
      <w:bookmarkStart w:id="12" w:name="_Toc466360816"/>
      <w:bookmarkStart w:id="13" w:name="_Toc466301936"/>
      <w:bookmarkStart w:id="14" w:name="_Toc466302087"/>
      <w:bookmarkStart w:id="15" w:name="_Toc466301940"/>
      <w:bookmarkStart w:id="16" w:name="_Toc466302091"/>
      <w:bookmarkStart w:id="17" w:name="_Toc466360672"/>
      <w:bookmarkStart w:id="18" w:name="_Toc466360822"/>
      <w:bookmarkStart w:id="19" w:name="_Toc466301941"/>
      <w:bookmarkStart w:id="20" w:name="_Toc466302092"/>
      <w:bookmarkStart w:id="21" w:name="_Toc466360673"/>
      <w:bookmarkStart w:id="22" w:name="_Toc466360823"/>
      <w:bookmarkStart w:id="23" w:name="_Toc466301943"/>
      <w:bookmarkStart w:id="24" w:name="_Toc466302094"/>
      <w:bookmarkStart w:id="25" w:name="_Toc466360675"/>
      <w:bookmarkStart w:id="26" w:name="_Toc466360825"/>
      <w:bookmarkStart w:id="27" w:name="_Toc466301946"/>
      <w:bookmarkStart w:id="28" w:name="_Toc466302097"/>
      <w:bookmarkStart w:id="29" w:name="_Toc466360678"/>
      <w:bookmarkStart w:id="30" w:name="_Toc466360828"/>
      <w:bookmarkStart w:id="31" w:name="_Toc466301947"/>
      <w:bookmarkStart w:id="32" w:name="_Toc466302098"/>
      <w:bookmarkStart w:id="33" w:name="_Toc466360679"/>
      <w:bookmarkStart w:id="34" w:name="_Toc466360829"/>
      <w:bookmarkStart w:id="35" w:name="_Toc466301948"/>
      <w:bookmarkStart w:id="36" w:name="_Toc466302099"/>
      <w:bookmarkStart w:id="37" w:name="_Toc466360680"/>
      <w:bookmarkStart w:id="38" w:name="_Toc466360830"/>
      <w:bookmarkStart w:id="39" w:name="_Toc466301949"/>
      <w:bookmarkStart w:id="40" w:name="_Toc466302100"/>
      <w:bookmarkStart w:id="41" w:name="_Toc466360681"/>
      <w:bookmarkStart w:id="42" w:name="_Toc466360831"/>
      <w:bookmarkStart w:id="43" w:name="_Toc466301950"/>
      <w:bookmarkStart w:id="44" w:name="_Toc466302101"/>
      <w:bookmarkStart w:id="45" w:name="_Toc466360682"/>
      <w:bookmarkStart w:id="46" w:name="_Toc466360832"/>
      <w:bookmarkStart w:id="47" w:name="_Toc466301951"/>
      <w:bookmarkStart w:id="48" w:name="_Toc466302102"/>
      <w:bookmarkStart w:id="49" w:name="_Toc466360683"/>
      <w:bookmarkStart w:id="50" w:name="_Toc466360833"/>
      <w:bookmarkStart w:id="51" w:name="_Toc466301952"/>
      <w:bookmarkStart w:id="52" w:name="_Toc466302103"/>
      <w:bookmarkStart w:id="53" w:name="_Toc466360684"/>
      <w:bookmarkStart w:id="54" w:name="_Toc466360834"/>
      <w:bookmarkStart w:id="55" w:name="_Toc466301953"/>
      <w:bookmarkStart w:id="56" w:name="_Toc466302104"/>
      <w:bookmarkStart w:id="57" w:name="_Toc466360685"/>
      <w:bookmarkStart w:id="58" w:name="_Toc466360835"/>
      <w:bookmarkStart w:id="59" w:name="_Toc466301954"/>
      <w:bookmarkStart w:id="60" w:name="_Toc466302105"/>
      <w:bookmarkStart w:id="61" w:name="_Toc466360686"/>
      <w:bookmarkStart w:id="62" w:name="_Toc466360836"/>
      <w:bookmarkStart w:id="63" w:name="_Toc466301955"/>
      <w:bookmarkStart w:id="64" w:name="_Toc466302106"/>
      <w:bookmarkStart w:id="65" w:name="_Toc466360687"/>
      <w:bookmarkStart w:id="66" w:name="_Toc466360837"/>
      <w:bookmarkStart w:id="67" w:name="_Toc466301956"/>
      <w:bookmarkStart w:id="68" w:name="_Toc466302107"/>
      <w:bookmarkStart w:id="69" w:name="_Toc466360688"/>
      <w:bookmarkStart w:id="70" w:name="_Toc466360838"/>
      <w:bookmarkStart w:id="71" w:name="_Toc466301957"/>
      <w:bookmarkStart w:id="72" w:name="_Toc466302108"/>
      <w:bookmarkStart w:id="73" w:name="_Toc466360689"/>
      <w:bookmarkStart w:id="74" w:name="_Toc466360839"/>
      <w:bookmarkStart w:id="75" w:name="_Toc466301958"/>
      <w:bookmarkStart w:id="76" w:name="_Toc466302109"/>
      <w:bookmarkStart w:id="77" w:name="_Toc466360690"/>
      <w:bookmarkStart w:id="78" w:name="_Toc466360840"/>
      <w:bookmarkStart w:id="79" w:name="_Toc466301959"/>
      <w:bookmarkStart w:id="80" w:name="_Toc466302110"/>
      <w:bookmarkStart w:id="81" w:name="_Toc466360691"/>
      <w:bookmarkStart w:id="82" w:name="_Toc466360841"/>
      <w:bookmarkStart w:id="83" w:name="_Toc466301960"/>
      <w:bookmarkStart w:id="84" w:name="_Toc466302111"/>
      <w:bookmarkStart w:id="85" w:name="_Toc466360692"/>
      <w:bookmarkStart w:id="86" w:name="_Toc466360842"/>
      <w:bookmarkStart w:id="87" w:name="_Toc466301961"/>
      <w:bookmarkStart w:id="88" w:name="_Toc466302112"/>
      <w:bookmarkStart w:id="89" w:name="_Toc466360693"/>
      <w:bookmarkStart w:id="90" w:name="_Toc466360843"/>
      <w:bookmarkStart w:id="91" w:name="_Toc466301962"/>
      <w:bookmarkStart w:id="92" w:name="_Toc466302113"/>
      <w:bookmarkStart w:id="93" w:name="_Toc466360694"/>
      <w:bookmarkStart w:id="94" w:name="_Toc466360844"/>
      <w:bookmarkStart w:id="95" w:name="_Toc466301963"/>
      <w:bookmarkStart w:id="96" w:name="_Toc466302114"/>
      <w:bookmarkStart w:id="97" w:name="_Toc466360695"/>
      <w:bookmarkStart w:id="98" w:name="_Toc466360845"/>
      <w:bookmarkStart w:id="99" w:name="_Toc466301964"/>
      <w:bookmarkStart w:id="100" w:name="_Toc466302115"/>
      <w:bookmarkStart w:id="101" w:name="_Toc466360696"/>
      <w:bookmarkStart w:id="102" w:name="_Toc466360846"/>
      <w:bookmarkStart w:id="103" w:name="_Toc466301965"/>
      <w:bookmarkStart w:id="104" w:name="_Toc466302116"/>
      <w:bookmarkStart w:id="105" w:name="_Toc466360697"/>
      <w:bookmarkStart w:id="106" w:name="_Toc466360847"/>
      <w:bookmarkStart w:id="107" w:name="_Toc466301966"/>
      <w:bookmarkStart w:id="108" w:name="_Toc466302117"/>
      <w:bookmarkStart w:id="109" w:name="_Toc466360698"/>
      <w:bookmarkStart w:id="110" w:name="_Toc466360848"/>
      <w:bookmarkStart w:id="111" w:name="_Toc466301967"/>
      <w:bookmarkStart w:id="112" w:name="_Toc466302118"/>
      <w:bookmarkStart w:id="113" w:name="_Toc466360699"/>
      <w:bookmarkStart w:id="114" w:name="_Toc466360849"/>
      <w:bookmarkStart w:id="115" w:name="_Toc355961324"/>
      <w:bookmarkStart w:id="116" w:name="_Toc370131392"/>
      <w:bookmarkEnd w:id="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sz w:val="22"/>
          <w:szCs w:val="22"/>
        </w:rPr>
        <w:br w:type="page"/>
      </w:r>
    </w:p>
    <w:p w14:paraId="453DDC7A" w14:textId="77777777" w:rsidR="0064441E" w:rsidRPr="00E47614" w:rsidRDefault="0064441E" w:rsidP="00DE76D2">
      <w:pPr>
        <w:pStyle w:val="Heading2"/>
        <w:numPr>
          <w:ilvl w:val="0"/>
          <w:numId w:val="11"/>
        </w:numPr>
        <w:rPr>
          <w:rFonts w:asciiTheme="minorHAnsi" w:hAnsiTheme="minorHAnsi"/>
          <w:sz w:val="22"/>
          <w:szCs w:val="22"/>
        </w:rPr>
      </w:pPr>
      <w:bookmarkStart w:id="117" w:name="_Toc54260982"/>
      <w:r w:rsidRPr="00E47614">
        <w:rPr>
          <w:rFonts w:asciiTheme="minorHAnsi" w:hAnsiTheme="minorHAnsi"/>
          <w:sz w:val="22"/>
          <w:szCs w:val="22"/>
        </w:rPr>
        <w:lastRenderedPageBreak/>
        <w:t xml:space="preserve">Obrazec - </w:t>
      </w:r>
      <w:r w:rsidR="00E47614" w:rsidRPr="00E47614">
        <w:rPr>
          <w:rFonts w:asciiTheme="minorHAnsi" w:hAnsiTheme="minorHAnsi"/>
          <w:sz w:val="22"/>
          <w:szCs w:val="22"/>
        </w:rPr>
        <w:t>POOBLASTILO ZA PRIDOBITEV POTRDILA IZ KAZENSKE EVIDENCE ZA FIZIČNE OSEBE</w:t>
      </w:r>
      <w:bookmarkEnd w:id="117"/>
    </w:p>
    <w:p w14:paraId="713FFB33" w14:textId="77777777" w:rsidR="0064441E" w:rsidRPr="00E47614" w:rsidRDefault="0064441E" w:rsidP="0064441E">
      <w:pPr>
        <w:widowControl/>
        <w:spacing w:line="259" w:lineRule="auto"/>
        <w:rPr>
          <w:sz w:val="22"/>
          <w:szCs w:val="22"/>
        </w:rPr>
      </w:pPr>
      <w:r w:rsidRPr="00E47614">
        <w:rPr>
          <w:sz w:val="22"/>
          <w:szCs w:val="22"/>
        </w:rPr>
        <w:t xml:space="preserve">Pooblastitelj </w:t>
      </w:r>
    </w:p>
    <w:p w14:paraId="3E94CD49" w14:textId="77777777" w:rsidR="0064441E" w:rsidRPr="00E47614" w:rsidRDefault="0064441E" w:rsidP="0064441E">
      <w:pPr>
        <w:widowControl/>
        <w:spacing w:line="259" w:lineRule="auto"/>
        <w:rPr>
          <w:sz w:val="22"/>
          <w:szCs w:val="22"/>
        </w:rPr>
      </w:pPr>
      <w:r w:rsidRPr="00E47614">
        <w:rPr>
          <w:sz w:val="22"/>
          <w:szCs w:val="22"/>
        </w:rPr>
        <w:t>____________________________________________________________________</w:t>
      </w:r>
    </w:p>
    <w:p w14:paraId="6D9449CD" w14:textId="77777777" w:rsidR="0064441E" w:rsidRPr="00E47614" w:rsidRDefault="0064441E" w:rsidP="0064441E">
      <w:pPr>
        <w:widowControl/>
        <w:spacing w:line="259" w:lineRule="auto"/>
        <w:rPr>
          <w:sz w:val="22"/>
          <w:szCs w:val="22"/>
        </w:rPr>
      </w:pPr>
      <w:r w:rsidRPr="00E47614">
        <w:rPr>
          <w:sz w:val="22"/>
          <w:szCs w:val="22"/>
        </w:rPr>
        <w:t xml:space="preserve">daje soglasje naročniku Družbi za upravljanje terjatev bank, d.d., Davčna ulica 1, 1000 Ljubljana, da skladno s </w:t>
      </w:r>
      <w:r w:rsidR="00E47614" w:rsidRPr="00E47614">
        <w:rPr>
          <w:sz w:val="22"/>
          <w:szCs w:val="22"/>
        </w:rPr>
        <w:t xml:space="preserve">77., 79. in 80. členom ZJN-3 </w:t>
      </w:r>
      <w:r w:rsidRPr="00E47614">
        <w:rPr>
          <w:sz w:val="22"/>
          <w:szCs w:val="22"/>
        </w:rPr>
        <w:t xml:space="preserve">za potrebe preverjanja izpolnjevanja pogojev v postopku oddaje javnega naročila z </w:t>
      </w:r>
      <w:r w:rsidRPr="001D3708">
        <w:rPr>
          <w:sz w:val="22"/>
          <w:szCs w:val="22"/>
        </w:rPr>
        <w:t xml:space="preserve">oznako </w:t>
      </w:r>
      <w:r w:rsidR="0062261C" w:rsidRPr="0062261C">
        <w:rPr>
          <w:sz w:val="22"/>
          <w:szCs w:val="22"/>
        </w:rPr>
        <w:t>JN/8-PR/2020</w:t>
      </w:r>
      <w:r w:rsidR="0062261C" w:rsidRPr="00E47614">
        <w:rPr>
          <w:rFonts w:ascii="Calibri" w:eastAsia="Times New Roman" w:hAnsi="Calibri" w:cs="Times New Roman"/>
          <w:sz w:val="22"/>
          <w:szCs w:val="22"/>
          <w:lang w:eastAsia="sl-SI"/>
        </w:rPr>
        <w:t xml:space="preserve"> </w:t>
      </w:r>
      <w:r w:rsidRPr="00E47614">
        <w:rPr>
          <w:sz w:val="22"/>
          <w:szCs w:val="22"/>
        </w:rPr>
        <w:t xml:space="preserve"> s predmetom naročila »</w:t>
      </w:r>
      <w:r w:rsidR="00787F06">
        <w:rPr>
          <w:sz w:val="22"/>
          <w:szCs w:val="22"/>
        </w:rPr>
        <w:t>Analiza, n</w:t>
      </w:r>
      <w:r w:rsidR="0075059A" w:rsidRPr="0075059A">
        <w:rPr>
          <w:sz w:val="22"/>
          <w:szCs w:val="22"/>
        </w:rPr>
        <w:t>ačrtovanje in zakup medijskega prostora za potrebe DUTB</w:t>
      </w:r>
      <w:r w:rsidRPr="00E47614">
        <w:rPr>
          <w:sz w:val="22"/>
          <w:szCs w:val="22"/>
        </w:rPr>
        <w:t xml:space="preserve">« od Ministrstva za pravosodje, Sektor za izvrševanje kazenskih sankcij, Kazenska evidenca, pridobi potrdilo iz kazenske evidence, da kot zakoniti zastopnik ni bil pravnomočno obsojen zaradi kaznivih dejanj, ki so opredeljena v prvem odstavku </w:t>
      </w:r>
      <w:r w:rsidR="00E47614" w:rsidRPr="00E47614">
        <w:rPr>
          <w:sz w:val="22"/>
          <w:szCs w:val="22"/>
        </w:rPr>
        <w:t>75. člena ZJN-3</w:t>
      </w:r>
      <w:r w:rsidRPr="00E47614">
        <w:rPr>
          <w:sz w:val="22"/>
          <w:szCs w:val="22"/>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4977"/>
      </w:tblGrid>
      <w:tr w:rsidR="0064441E" w:rsidRPr="00E47614" w14:paraId="3F295DE9" w14:textId="77777777" w:rsidTr="00286BD9">
        <w:trPr>
          <w:trHeight w:val="255"/>
        </w:trPr>
        <w:tc>
          <w:tcPr>
            <w:tcW w:w="2885" w:type="dxa"/>
          </w:tcPr>
          <w:p w14:paraId="6CE026F8" w14:textId="77777777" w:rsidR="0064441E" w:rsidRPr="00E47614" w:rsidRDefault="0064441E" w:rsidP="001A2FDC">
            <w:pPr>
              <w:widowControl/>
              <w:spacing w:line="259" w:lineRule="auto"/>
              <w:rPr>
                <w:b/>
              </w:rPr>
            </w:pPr>
            <w:r w:rsidRPr="00E47614">
              <w:rPr>
                <w:b/>
              </w:rPr>
              <w:t>IME IN PRIIMEK</w:t>
            </w:r>
          </w:p>
        </w:tc>
        <w:tc>
          <w:tcPr>
            <w:tcW w:w="4995" w:type="dxa"/>
          </w:tcPr>
          <w:p w14:paraId="6E43EEB4" w14:textId="77777777" w:rsidR="0064441E" w:rsidRPr="00E47614" w:rsidRDefault="0064441E" w:rsidP="001A2FDC">
            <w:pPr>
              <w:widowControl/>
              <w:spacing w:line="259" w:lineRule="auto"/>
              <w:rPr>
                <w:sz w:val="22"/>
                <w:szCs w:val="22"/>
              </w:rPr>
            </w:pPr>
          </w:p>
        </w:tc>
      </w:tr>
      <w:tr w:rsidR="0064441E" w:rsidRPr="00E47614" w14:paraId="6F5FA39B" w14:textId="77777777" w:rsidTr="00286BD9">
        <w:trPr>
          <w:trHeight w:val="210"/>
        </w:trPr>
        <w:tc>
          <w:tcPr>
            <w:tcW w:w="2885" w:type="dxa"/>
          </w:tcPr>
          <w:p w14:paraId="31048A7D" w14:textId="77777777" w:rsidR="0064441E" w:rsidRPr="00E47614" w:rsidRDefault="0064441E" w:rsidP="001A2FDC">
            <w:pPr>
              <w:spacing w:line="259" w:lineRule="auto"/>
              <w:rPr>
                <w:b/>
              </w:rPr>
            </w:pPr>
            <w:r w:rsidRPr="00E47614">
              <w:rPr>
                <w:b/>
              </w:rPr>
              <w:t>(prejšnji priimek)</w:t>
            </w:r>
          </w:p>
        </w:tc>
        <w:tc>
          <w:tcPr>
            <w:tcW w:w="4995" w:type="dxa"/>
          </w:tcPr>
          <w:p w14:paraId="1641A4E5" w14:textId="77777777" w:rsidR="0064441E" w:rsidRPr="00E47614" w:rsidRDefault="0064441E" w:rsidP="001A2FDC">
            <w:pPr>
              <w:spacing w:line="259" w:lineRule="auto"/>
              <w:rPr>
                <w:sz w:val="22"/>
                <w:szCs w:val="22"/>
              </w:rPr>
            </w:pPr>
          </w:p>
        </w:tc>
      </w:tr>
      <w:tr w:rsidR="0064441E" w:rsidRPr="00E47614" w14:paraId="6CC78C8B" w14:textId="77777777" w:rsidTr="00286BD9">
        <w:trPr>
          <w:trHeight w:val="225"/>
        </w:trPr>
        <w:tc>
          <w:tcPr>
            <w:tcW w:w="2885" w:type="dxa"/>
          </w:tcPr>
          <w:p w14:paraId="431456E9" w14:textId="77777777" w:rsidR="0064441E" w:rsidRPr="00E47614" w:rsidRDefault="0064441E" w:rsidP="001A2FDC">
            <w:pPr>
              <w:spacing w:line="259" w:lineRule="auto"/>
              <w:rPr>
                <w:b/>
              </w:rPr>
            </w:pPr>
            <w:r w:rsidRPr="00E47614">
              <w:rPr>
                <w:b/>
              </w:rPr>
              <w:t>EMŠO</w:t>
            </w:r>
          </w:p>
        </w:tc>
        <w:tc>
          <w:tcPr>
            <w:tcW w:w="4995" w:type="dxa"/>
          </w:tcPr>
          <w:p w14:paraId="7E570E2B" w14:textId="77777777" w:rsidR="0064441E" w:rsidRPr="00E47614" w:rsidRDefault="0064441E" w:rsidP="001A2FDC">
            <w:pPr>
              <w:spacing w:line="259" w:lineRule="auto"/>
              <w:rPr>
                <w:sz w:val="22"/>
                <w:szCs w:val="22"/>
              </w:rPr>
            </w:pPr>
          </w:p>
        </w:tc>
      </w:tr>
      <w:tr w:rsidR="0064441E" w:rsidRPr="00E47614" w14:paraId="5B702B25" w14:textId="77777777" w:rsidTr="00286BD9">
        <w:trPr>
          <w:trHeight w:val="315"/>
        </w:trPr>
        <w:tc>
          <w:tcPr>
            <w:tcW w:w="2885" w:type="dxa"/>
          </w:tcPr>
          <w:p w14:paraId="3E679354" w14:textId="77777777" w:rsidR="0064441E" w:rsidRPr="00E47614" w:rsidRDefault="0064441E" w:rsidP="001A2FDC">
            <w:pPr>
              <w:widowControl/>
              <w:spacing w:line="259" w:lineRule="auto"/>
              <w:rPr>
                <w:b/>
              </w:rPr>
            </w:pPr>
            <w:r w:rsidRPr="00E47614">
              <w:rPr>
                <w:b/>
              </w:rPr>
              <w:t>DATUM ROJSTVA</w:t>
            </w:r>
          </w:p>
        </w:tc>
        <w:tc>
          <w:tcPr>
            <w:tcW w:w="4995" w:type="dxa"/>
          </w:tcPr>
          <w:p w14:paraId="268BC779" w14:textId="77777777" w:rsidR="0064441E" w:rsidRPr="00E47614" w:rsidRDefault="0064441E" w:rsidP="001A2FDC">
            <w:pPr>
              <w:widowControl/>
              <w:spacing w:line="259" w:lineRule="auto"/>
              <w:rPr>
                <w:sz w:val="22"/>
                <w:szCs w:val="22"/>
              </w:rPr>
            </w:pPr>
          </w:p>
        </w:tc>
      </w:tr>
      <w:tr w:rsidR="0064441E" w:rsidRPr="00E47614" w14:paraId="7FD262C3" w14:textId="77777777" w:rsidTr="00286BD9">
        <w:trPr>
          <w:trHeight w:val="375"/>
        </w:trPr>
        <w:tc>
          <w:tcPr>
            <w:tcW w:w="2885" w:type="dxa"/>
          </w:tcPr>
          <w:p w14:paraId="79342180" w14:textId="77777777" w:rsidR="0064441E" w:rsidRPr="00E47614" w:rsidRDefault="0064441E" w:rsidP="001A2FDC">
            <w:pPr>
              <w:widowControl/>
              <w:spacing w:line="259" w:lineRule="auto"/>
              <w:rPr>
                <w:b/>
              </w:rPr>
            </w:pPr>
            <w:r w:rsidRPr="00E47614">
              <w:rPr>
                <w:b/>
              </w:rPr>
              <w:t>KRAJ ROJSTVA</w:t>
            </w:r>
          </w:p>
        </w:tc>
        <w:tc>
          <w:tcPr>
            <w:tcW w:w="4995" w:type="dxa"/>
          </w:tcPr>
          <w:p w14:paraId="5FF61D64" w14:textId="77777777" w:rsidR="0064441E" w:rsidRPr="00E47614" w:rsidRDefault="0064441E" w:rsidP="001A2FDC">
            <w:pPr>
              <w:widowControl/>
              <w:spacing w:line="259" w:lineRule="auto"/>
              <w:rPr>
                <w:sz w:val="22"/>
                <w:szCs w:val="22"/>
              </w:rPr>
            </w:pPr>
          </w:p>
        </w:tc>
      </w:tr>
      <w:tr w:rsidR="0064441E" w:rsidRPr="00E47614" w14:paraId="426878EA" w14:textId="77777777" w:rsidTr="00286BD9">
        <w:trPr>
          <w:trHeight w:val="270"/>
        </w:trPr>
        <w:tc>
          <w:tcPr>
            <w:tcW w:w="2885" w:type="dxa"/>
          </w:tcPr>
          <w:p w14:paraId="4523C016" w14:textId="77777777" w:rsidR="0064441E" w:rsidRPr="00E47614" w:rsidRDefault="0064441E" w:rsidP="001A2FDC">
            <w:pPr>
              <w:widowControl/>
              <w:spacing w:line="259" w:lineRule="auto"/>
              <w:rPr>
                <w:b/>
              </w:rPr>
            </w:pPr>
            <w:r w:rsidRPr="00E47614">
              <w:rPr>
                <w:b/>
              </w:rPr>
              <w:t>OBČINA ROJSTVA</w:t>
            </w:r>
          </w:p>
        </w:tc>
        <w:tc>
          <w:tcPr>
            <w:tcW w:w="4995" w:type="dxa"/>
          </w:tcPr>
          <w:p w14:paraId="078CDF8A" w14:textId="77777777" w:rsidR="0064441E" w:rsidRPr="00E47614" w:rsidRDefault="0064441E" w:rsidP="001A2FDC">
            <w:pPr>
              <w:widowControl/>
              <w:spacing w:line="259" w:lineRule="auto"/>
              <w:rPr>
                <w:sz w:val="22"/>
                <w:szCs w:val="22"/>
              </w:rPr>
            </w:pPr>
          </w:p>
        </w:tc>
      </w:tr>
      <w:tr w:rsidR="0064441E" w:rsidRPr="00E47614" w14:paraId="6B2DF998" w14:textId="77777777" w:rsidTr="00286BD9">
        <w:trPr>
          <w:trHeight w:val="375"/>
        </w:trPr>
        <w:tc>
          <w:tcPr>
            <w:tcW w:w="2885" w:type="dxa"/>
          </w:tcPr>
          <w:p w14:paraId="3CF3834C" w14:textId="77777777" w:rsidR="0064441E" w:rsidRPr="00E47614" w:rsidRDefault="0064441E" w:rsidP="001A2FDC">
            <w:pPr>
              <w:widowControl/>
              <w:spacing w:line="259" w:lineRule="auto"/>
              <w:rPr>
                <w:b/>
              </w:rPr>
            </w:pPr>
            <w:r w:rsidRPr="00E47614">
              <w:rPr>
                <w:b/>
              </w:rPr>
              <w:t>DRŽAVA ROJSTVA</w:t>
            </w:r>
          </w:p>
        </w:tc>
        <w:tc>
          <w:tcPr>
            <w:tcW w:w="4995" w:type="dxa"/>
          </w:tcPr>
          <w:p w14:paraId="6500CFBA" w14:textId="77777777" w:rsidR="0064441E" w:rsidRPr="00E47614" w:rsidRDefault="0064441E" w:rsidP="001A2FDC">
            <w:pPr>
              <w:widowControl/>
              <w:spacing w:line="259" w:lineRule="auto"/>
              <w:rPr>
                <w:sz w:val="22"/>
                <w:szCs w:val="22"/>
              </w:rPr>
            </w:pPr>
          </w:p>
        </w:tc>
      </w:tr>
      <w:tr w:rsidR="0064441E" w:rsidRPr="00E47614" w14:paraId="59CCC514" w14:textId="77777777" w:rsidTr="00286BD9">
        <w:trPr>
          <w:trHeight w:val="330"/>
        </w:trPr>
        <w:tc>
          <w:tcPr>
            <w:tcW w:w="2885" w:type="dxa"/>
          </w:tcPr>
          <w:p w14:paraId="5DCD330E" w14:textId="77777777" w:rsidR="0064441E" w:rsidRPr="00E47614" w:rsidRDefault="0064441E" w:rsidP="001A2FDC">
            <w:pPr>
              <w:widowControl/>
              <w:spacing w:line="259" w:lineRule="auto"/>
              <w:rPr>
                <w:b/>
              </w:rPr>
            </w:pPr>
            <w:r w:rsidRPr="00E47614">
              <w:rPr>
                <w:b/>
              </w:rPr>
              <w:t>STALNO/ZAČASNO BIVALIŠČE</w:t>
            </w:r>
          </w:p>
        </w:tc>
        <w:tc>
          <w:tcPr>
            <w:tcW w:w="4995" w:type="dxa"/>
          </w:tcPr>
          <w:p w14:paraId="242C7D39" w14:textId="77777777" w:rsidR="0064441E" w:rsidRPr="00E47614" w:rsidRDefault="0064441E" w:rsidP="001A2FDC">
            <w:pPr>
              <w:widowControl/>
              <w:spacing w:line="259" w:lineRule="auto"/>
              <w:rPr>
                <w:sz w:val="22"/>
                <w:szCs w:val="22"/>
              </w:rPr>
            </w:pPr>
          </w:p>
        </w:tc>
      </w:tr>
      <w:tr w:rsidR="0064441E" w:rsidRPr="00E47614" w14:paraId="1D77386D" w14:textId="77777777" w:rsidTr="00286BD9">
        <w:trPr>
          <w:trHeight w:val="225"/>
        </w:trPr>
        <w:tc>
          <w:tcPr>
            <w:tcW w:w="2885" w:type="dxa"/>
          </w:tcPr>
          <w:p w14:paraId="1FB17426" w14:textId="77777777" w:rsidR="0064441E" w:rsidRPr="00E47614" w:rsidRDefault="0064441E" w:rsidP="001A2FDC">
            <w:pPr>
              <w:widowControl/>
              <w:spacing w:line="259" w:lineRule="auto"/>
              <w:rPr>
                <w:b/>
              </w:rPr>
            </w:pPr>
            <w:r w:rsidRPr="00E47614">
              <w:rPr>
                <w:b/>
              </w:rPr>
              <w:lastRenderedPageBreak/>
              <w:t>DRŽAVLJANSTVO</w:t>
            </w:r>
          </w:p>
        </w:tc>
        <w:tc>
          <w:tcPr>
            <w:tcW w:w="4995" w:type="dxa"/>
          </w:tcPr>
          <w:p w14:paraId="75C18E26" w14:textId="77777777" w:rsidR="0064441E" w:rsidRPr="00E47614" w:rsidRDefault="0064441E" w:rsidP="001A2FDC">
            <w:pPr>
              <w:widowControl/>
              <w:spacing w:line="259" w:lineRule="auto"/>
              <w:rPr>
                <w:sz w:val="22"/>
                <w:szCs w:val="22"/>
              </w:rPr>
            </w:pPr>
          </w:p>
        </w:tc>
      </w:tr>
    </w:tbl>
    <w:p w14:paraId="01BC6161" w14:textId="77777777" w:rsidR="0064441E" w:rsidRPr="00E47614" w:rsidRDefault="0064441E" w:rsidP="0064441E">
      <w:pPr>
        <w:widowControl/>
        <w:spacing w:after="0"/>
        <w:jc w:val="left"/>
        <w:rPr>
          <w:sz w:val="22"/>
          <w:szCs w:val="22"/>
        </w:rPr>
      </w:pPr>
    </w:p>
    <w:p w14:paraId="32F0670F" w14:textId="77777777" w:rsidR="0064441E" w:rsidRPr="00E47614" w:rsidRDefault="0064441E" w:rsidP="0064441E">
      <w:pPr>
        <w:widowControl/>
        <w:spacing w:after="0"/>
        <w:jc w:val="left"/>
        <w:rPr>
          <w:sz w:val="22"/>
          <w:szCs w:val="22"/>
        </w:rPr>
      </w:pPr>
    </w:p>
    <w:p w14:paraId="4BAE735B" w14:textId="77777777" w:rsidR="0064441E" w:rsidRDefault="0064441E" w:rsidP="0064441E">
      <w:pPr>
        <w:widowControl/>
        <w:spacing w:after="0"/>
        <w:jc w:val="left"/>
        <w:rPr>
          <w:sz w:val="22"/>
          <w:szCs w:val="22"/>
        </w:rPr>
      </w:pPr>
    </w:p>
    <w:p w14:paraId="7E8C50C8" w14:textId="77777777" w:rsidR="00200AEC" w:rsidRDefault="00200AEC" w:rsidP="0064441E">
      <w:pPr>
        <w:widowControl/>
        <w:spacing w:after="0"/>
        <w:jc w:val="left"/>
        <w:rPr>
          <w:sz w:val="22"/>
          <w:szCs w:val="22"/>
        </w:rPr>
      </w:pPr>
    </w:p>
    <w:p w14:paraId="680409FB" w14:textId="77777777" w:rsidR="00200AEC" w:rsidRDefault="00200AEC" w:rsidP="0064441E">
      <w:pPr>
        <w:widowControl/>
        <w:spacing w:after="0"/>
        <w:jc w:val="left"/>
        <w:rPr>
          <w:sz w:val="22"/>
          <w:szCs w:val="22"/>
        </w:rPr>
      </w:pPr>
    </w:p>
    <w:p w14:paraId="7DFFCFCD" w14:textId="77777777" w:rsidR="004B3360" w:rsidRPr="004B3360" w:rsidRDefault="004B3360" w:rsidP="004B3360">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sidR="00F30C11">
        <w:rPr>
          <w:rFonts w:ascii="Calibri" w:eastAsia="Calibri" w:hAnsi="Calibri" w:cs="Times New Roman"/>
          <w:b/>
          <w:color w:val="FF0000"/>
          <w:sz w:val="22"/>
          <w:szCs w:val="24"/>
        </w:rPr>
        <w:t xml:space="preserve">i obrazec izpolniti </w:t>
      </w:r>
      <w:r w:rsidRPr="004B3360">
        <w:rPr>
          <w:rFonts w:ascii="Calibri" w:eastAsia="Calibri" w:hAnsi="Calibri" w:cs="Times New Roman"/>
          <w:b/>
          <w:color w:val="FF0000"/>
          <w:sz w:val="22"/>
          <w:szCs w:val="24"/>
        </w:rPr>
        <w:t>in skenirati ter ga v PDF obliki predložiti v svojo elektronsko ponudbo.</w:t>
      </w:r>
    </w:p>
    <w:p w14:paraId="59D3E1B5" w14:textId="77777777" w:rsidR="0064441E" w:rsidRDefault="0064441E" w:rsidP="0064441E">
      <w:pPr>
        <w:widowControl/>
        <w:spacing w:after="0"/>
        <w:jc w:val="left"/>
        <w:rPr>
          <w:sz w:val="22"/>
          <w:szCs w:val="22"/>
        </w:rPr>
      </w:pPr>
    </w:p>
    <w:p w14:paraId="3086CEDF" w14:textId="77777777" w:rsidR="00DE057A" w:rsidRDefault="00DE057A" w:rsidP="0064441E">
      <w:pPr>
        <w:widowControl/>
        <w:spacing w:after="0"/>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200AEC" w:rsidRPr="001F5E10" w14:paraId="34571C59" w14:textId="77777777" w:rsidTr="00D94AD0">
        <w:tc>
          <w:tcPr>
            <w:tcW w:w="2542" w:type="dxa"/>
          </w:tcPr>
          <w:p w14:paraId="3EBB0CFD" w14:textId="77777777" w:rsidR="00200AEC" w:rsidRPr="001F5E10" w:rsidRDefault="00200AEC" w:rsidP="00D94AD0">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639" w:type="dxa"/>
          </w:tcPr>
          <w:p w14:paraId="28EE26CB" w14:textId="77777777" w:rsidR="00200AEC" w:rsidRPr="001F5E10" w:rsidRDefault="00200AEC" w:rsidP="00D94AD0">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53530E44" w14:textId="77777777" w:rsidR="00200AEC" w:rsidRPr="001F5E10" w:rsidRDefault="00200AEC" w:rsidP="00F30C11">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p>
        </w:tc>
      </w:tr>
    </w:tbl>
    <w:p w14:paraId="0CE74D6A" w14:textId="77777777" w:rsidR="00E47614" w:rsidRDefault="00E47614">
      <w:pPr>
        <w:widowControl/>
        <w:spacing w:line="259" w:lineRule="auto"/>
        <w:jc w:val="left"/>
        <w:rPr>
          <w:sz w:val="22"/>
          <w:szCs w:val="22"/>
        </w:rPr>
      </w:pPr>
      <w:r>
        <w:rPr>
          <w:sz w:val="22"/>
          <w:szCs w:val="22"/>
        </w:rPr>
        <w:br w:type="page"/>
      </w:r>
    </w:p>
    <w:p w14:paraId="20918F23" w14:textId="77777777" w:rsidR="00285B08" w:rsidRPr="007378D3" w:rsidRDefault="00236584" w:rsidP="00DE76D2">
      <w:pPr>
        <w:pStyle w:val="Heading2"/>
        <w:numPr>
          <w:ilvl w:val="0"/>
          <w:numId w:val="11"/>
        </w:numPr>
        <w:rPr>
          <w:rFonts w:asciiTheme="minorHAnsi" w:hAnsiTheme="minorHAnsi"/>
          <w:sz w:val="22"/>
          <w:szCs w:val="22"/>
        </w:rPr>
      </w:pPr>
      <w:bookmarkStart w:id="118" w:name="_Toc54260983"/>
      <w:r>
        <w:rPr>
          <w:rFonts w:asciiTheme="minorHAnsi" w:hAnsiTheme="minorHAnsi"/>
          <w:sz w:val="22"/>
          <w:szCs w:val="22"/>
        </w:rPr>
        <w:lastRenderedPageBreak/>
        <w:t xml:space="preserve">Obrazec - </w:t>
      </w:r>
      <w:r w:rsidR="00285B08" w:rsidRPr="00FC46CF">
        <w:rPr>
          <w:rFonts w:asciiTheme="minorHAnsi" w:hAnsiTheme="minorHAnsi"/>
          <w:sz w:val="22"/>
          <w:szCs w:val="22"/>
        </w:rPr>
        <w:t>BANČNA GARANCIJA ZA DOBRO IZVEDBO POGODBENIH</w:t>
      </w:r>
      <w:r w:rsidR="00285B08">
        <w:rPr>
          <w:rFonts w:asciiTheme="minorHAnsi" w:hAnsiTheme="minorHAnsi"/>
          <w:sz w:val="22"/>
          <w:szCs w:val="22"/>
        </w:rPr>
        <w:t xml:space="preserve"> OBVEZNOSTI</w:t>
      </w:r>
      <w:bookmarkEnd w:id="118"/>
    </w:p>
    <w:bookmarkEnd w:id="116"/>
    <w:p w14:paraId="0B2CEAF7" w14:textId="77777777" w:rsidR="00D63708" w:rsidRPr="00D63708" w:rsidRDefault="00D63708" w:rsidP="00D63708">
      <w:pPr>
        <w:spacing w:after="0"/>
        <w:rPr>
          <w:sz w:val="22"/>
          <w:szCs w:val="22"/>
          <w:lang w:eastAsia="sl-SI"/>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332EBE" w:rsidRPr="00A24A70" w14:paraId="52731D2B" w14:textId="77777777" w:rsidTr="00D63708">
        <w:trPr>
          <w:trHeight w:val="416"/>
        </w:trPr>
        <w:tc>
          <w:tcPr>
            <w:tcW w:w="2480" w:type="dxa"/>
          </w:tcPr>
          <w:p w14:paraId="553EB083" w14:textId="77777777" w:rsidR="00332EBE" w:rsidRPr="00A24A70" w:rsidRDefault="00332EBE" w:rsidP="00112D80">
            <w:pPr>
              <w:spacing w:after="240"/>
              <w:rPr>
                <w:b/>
                <w:lang w:eastAsia="sl-SI"/>
              </w:rPr>
            </w:pPr>
            <w:r w:rsidRPr="00A24A70">
              <w:rPr>
                <w:b/>
                <w:lang w:eastAsia="sl-SI"/>
              </w:rPr>
              <w:t>BANKA</w:t>
            </w:r>
          </w:p>
        </w:tc>
        <w:tc>
          <w:tcPr>
            <w:tcW w:w="5530" w:type="dxa"/>
          </w:tcPr>
          <w:p w14:paraId="610686ED" w14:textId="77777777" w:rsidR="00332EBE" w:rsidRPr="00A24A70" w:rsidRDefault="00332EBE" w:rsidP="00112D80">
            <w:pPr>
              <w:spacing w:after="240"/>
              <w:rPr>
                <w:lang w:eastAsia="sl-SI"/>
              </w:rPr>
            </w:pPr>
          </w:p>
        </w:tc>
      </w:tr>
      <w:tr w:rsidR="00332EBE" w:rsidRPr="00A24A70" w14:paraId="612005EC" w14:textId="77777777" w:rsidTr="00112D80">
        <w:trPr>
          <w:trHeight w:val="420"/>
        </w:trPr>
        <w:tc>
          <w:tcPr>
            <w:tcW w:w="2480" w:type="dxa"/>
          </w:tcPr>
          <w:p w14:paraId="2532EA1E" w14:textId="77777777" w:rsidR="00332EBE" w:rsidRPr="00A24A70" w:rsidRDefault="00332EBE" w:rsidP="00112D80">
            <w:pPr>
              <w:spacing w:after="240"/>
              <w:rPr>
                <w:b/>
                <w:lang w:eastAsia="sl-SI"/>
              </w:rPr>
            </w:pPr>
            <w:r w:rsidRPr="00A24A70">
              <w:rPr>
                <w:b/>
                <w:lang w:eastAsia="sl-SI"/>
              </w:rPr>
              <w:t>KRAJ IN DATUM</w:t>
            </w:r>
          </w:p>
        </w:tc>
        <w:tc>
          <w:tcPr>
            <w:tcW w:w="5530" w:type="dxa"/>
          </w:tcPr>
          <w:p w14:paraId="2D4C3F2A" w14:textId="77777777" w:rsidR="00332EBE" w:rsidRPr="00A24A70" w:rsidRDefault="00332EBE" w:rsidP="00112D80">
            <w:pPr>
              <w:spacing w:after="240"/>
              <w:rPr>
                <w:lang w:eastAsia="sl-SI"/>
              </w:rPr>
            </w:pPr>
            <w:r w:rsidRPr="00A24A70">
              <w:rPr>
                <w:lang w:eastAsia="sl-SI"/>
              </w:rPr>
              <w:t>_____________, dne ______________</w:t>
            </w:r>
          </w:p>
        </w:tc>
      </w:tr>
      <w:tr w:rsidR="00332EBE" w:rsidRPr="00A24A70" w14:paraId="40CCD7A2" w14:textId="77777777" w:rsidTr="00D63708">
        <w:trPr>
          <w:trHeight w:val="1271"/>
        </w:trPr>
        <w:tc>
          <w:tcPr>
            <w:tcW w:w="2480" w:type="dxa"/>
          </w:tcPr>
          <w:p w14:paraId="24901C82" w14:textId="77777777" w:rsidR="00332EBE" w:rsidRPr="001D3708" w:rsidRDefault="00332EBE" w:rsidP="00112D80">
            <w:pPr>
              <w:spacing w:after="240"/>
              <w:rPr>
                <w:b/>
                <w:lang w:eastAsia="sl-SI"/>
              </w:rPr>
            </w:pPr>
            <w:r w:rsidRPr="001D3708">
              <w:rPr>
                <w:b/>
                <w:lang w:eastAsia="sl-SI"/>
              </w:rPr>
              <w:t>UPRAVIČENEC (NAROČNIK JAVNEGA NAROČILA)</w:t>
            </w:r>
          </w:p>
        </w:tc>
        <w:tc>
          <w:tcPr>
            <w:tcW w:w="5530" w:type="dxa"/>
          </w:tcPr>
          <w:p w14:paraId="47A25EAC" w14:textId="77777777" w:rsidR="00D63708" w:rsidRPr="001D3708" w:rsidRDefault="00D63708" w:rsidP="00D63708">
            <w:pPr>
              <w:widowControl/>
              <w:spacing w:after="0"/>
              <w:jc w:val="left"/>
            </w:pPr>
            <w:r w:rsidRPr="001D3708">
              <w:t>Družba za upravljanje terjatev bank, d.d.</w:t>
            </w:r>
          </w:p>
          <w:p w14:paraId="3B16D635" w14:textId="77777777" w:rsidR="00D63708" w:rsidRPr="001D3708" w:rsidRDefault="00D63708" w:rsidP="00D63708">
            <w:pPr>
              <w:widowControl/>
              <w:spacing w:after="0"/>
              <w:jc w:val="left"/>
            </w:pPr>
            <w:r w:rsidRPr="001D3708">
              <w:t>Davčna ulica 1</w:t>
            </w:r>
          </w:p>
          <w:p w14:paraId="76249467" w14:textId="77777777" w:rsidR="00D63708" w:rsidRPr="001D3708" w:rsidRDefault="00D63708" w:rsidP="00D63708">
            <w:pPr>
              <w:widowControl/>
              <w:spacing w:after="0"/>
              <w:jc w:val="left"/>
            </w:pPr>
            <w:r w:rsidRPr="001D3708">
              <w:t>1000 Ljubljana</w:t>
            </w:r>
          </w:p>
          <w:p w14:paraId="745E3BDC" w14:textId="77777777" w:rsidR="00D63708" w:rsidRPr="001D3708" w:rsidRDefault="00D63708" w:rsidP="00D63708">
            <w:pPr>
              <w:widowControl/>
              <w:spacing w:after="0"/>
              <w:jc w:val="left"/>
            </w:pPr>
            <w:r w:rsidRPr="001D3708">
              <w:t>matična številka: 6339620000</w:t>
            </w:r>
          </w:p>
          <w:p w14:paraId="5E2B5E48" w14:textId="77777777" w:rsidR="00332EBE" w:rsidRPr="001D3708" w:rsidRDefault="00D63708" w:rsidP="00D63708">
            <w:pPr>
              <w:widowControl/>
              <w:spacing w:after="0"/>
              <w:jc w:val="left"/>
              <w:rPr>
                <w:sz w:val="22"/>
                <w:szCs w:val="22"/>
              </w:rPr>
            </w:pPr>
            <w:r w:rsidRPr="001D3708">
              <w:t>davčna številka: 41251482</w:t>
            </w:r>
          </w:p>
        </w:tc>
      </w:tr>
      <w:tr w:rsidR="00332EBE" w:rsidRPr="00A24A70" w14:paraId="616A6A7B" w14:textId="77777777" w:rsidTr="00025411">
        <w:trPr>
          <w:trHeight w:val="443"/>
        </w:trPr>
        <w:tc>
          <w:tcPr>
            <w:tcW w:w="2480" w:type="dxa"/>
          </w:tcPr>
          <w:p w14:paraId="0D7935C6" w14:textId="77777777" w:rsidR="00332EBE" w:rsidRPr="001D3708" w:rsidRDefault="00332EBE" w:rsidP="00112D80">
            <w:pPr>
              <w:spacing w:after="240"/>
              <w:rPr>
                <w:b/>
                <w:lang w:eastAsia="sl-SI"/>
              </w:rPr>
            </w:pPr>
            <w:r w:rsidRPr="001D3708">
              <w:rPr>
                <w:b/>
                <w:lang w:eastAsia="sl-SI"/>
              </w:rPr>
              <w:t>JAVNO NAROČILO</w:t>
            </w:r>
          </w:p>
        </w:tc>
        <w:tc>
          <w:tcPr>
            <w:tcW w:w="5530" w:type="dxa"/>
          </w:tcPr>
          <w:p w14:paraId="7E10B130" w14:textId="77777777" w:rsidR="00332EBE" w:rsidRPr="001D3708" w:rsidRDefault="00025411" w:rsidP="0062261C">
            <w:pPr>
              <w:spacing w:after="240"/>
              <w:rPr>
                <w:lang w:eastAsia="sl-SI"/>
              </w:rPr>
            </w:pPr>
            <w:r w:rsidRPr="001D3708">
              <w:rPr>
                <w:lang w:eastAsia="sl-SI"/>
              </w:rPr>
              <w:t>JN/</w:t>
            </w:r>
            <w:r w:rsidR="0062261C">
              <w:rPr>
                <w:lang w:eastAsia="sl-SI"/>
              </w:rPr>
              <w:t>8</w:t>
            </w:r>
            <w:r w:rsidRPr="001D3708">
              <w:rPr>
                <w:lang w:eastAsia="sl-SI"/>
              </w:rPr>
              <w:t>-P</w:t>
            </w:r>
            <w:r w:rsidR="0062261C">
              <w:rPr>
                <w:lang w:eastAsia="sl-SI"/>
              </w:rPr>
              <w:t>R</w:t>
            </w:r>
            <w:r w:rsidRPr="001D3708">
              <w:rPr>
                <w:lang w:eastAsia="sl-SI"/>
              </w:rPr>
              <w:t>/20</w:t>
            </w:r>
            <w:r w:rsidR="0062261C">
              <w:rPr>
                <w:lang w:eastAsia="sl-SI"/>
              </w:rPr>
              <w:t>20</w:t>
            </w:r>
          </w:p>
        </w:tc>
      </w:tr>
      <w:tr w:rsidR="00332EBE" w:rsidRPr="00A24A70" w14:paraId="66BA620A" w14:textId="77777777" w:rsidTr="00112D80">
        <w:trPr>
          <w:trHeight w:val="330"/>
        </w:trPr>
        <w:tc>
          <w:tcPr>
            <w:tcW w:w="2480" w:type="dxa"/>
          </w:tcPr>
          <w:p w14:paraId="4A83EE30" w14:textId="77777777" w:rsidR="00332EBE" w:rsidRPr="00A24A70" w:rsidRDefault="00332EBE" w:rsidP="00112D80">
            <w:pPr>
              <w:spacing w:after="240"/>
              <w:rPr>
                <w:b/>
                <w:lang w:eastAsia="sl-SI"/>
              </w:rPr>
            </w:pPr>
            <w:r>
              <w:rPr>
                <w:b/>
                <w:lang w:eastAsia="sl-SI"/>
              </w:rPr>
              <w:t>POGODBA</w:t>
            </w:r>
            <w:r w:rsidRPr="00A24A70">
              <w:rPr>
                <w:b/>
                <w:lang w:eastAsia="sl-SI"/>
              </w:rPr>
              <w:t xml:space="preserve"> ŠT.</w:t>
            </w:r>
          </w:p>
        </w:tc>
        <w:tc>
          <w:tcPr>
            <w:tcW w:w="5530" w:type="dxa"/>
          </w:tcPr>
          <w:p w14:paraId="42558ACB" w14:textId="77777777" w:rsidR="00332EBE" w:rsidRPr="00A24A70" w:rsidRDefault="00332EBE" w:rsidP="00112D80">
            <w:pPr>
              <w:spacing w:after="240"/>
              <w:rPr>
                <w:lang w:eastAsia="sl-SI"/>
              </w:rPr>
            </w:pPr>
            <w:r w:rsidRPr="00A24A70">
              <w:rPr>
                <w:lang w:eastAsia="sl-SI"/>
              </w:rPr>
              <w:t>_________</w:t>
            </w:r>
          </w:p>
        </w:tc>
      </w:tr>
      <w:tr w:rsidR="00332EBE" w:rsidRPr="00A24A70" w14:paraId="6D514286" w14:textId="77777777" w:rsidTr="00112D80">
        <w:trPr>
          <w:trHeight w:val="372"/>
        </w:trPr>
        <w:tc>
          <w:tcPr>
            <w:tcW w:w="2480" w:type="dxa"/>
          </w:tcPr>
          <w:p w14:paraId="175000BD" w14:textId="77777777" w:rsidR="00332EBE" w:rsidRPr="00A24A70" w:rsidRDefault="00332EBE" w:rsidP="00112D80">
            <w:pPr>
              <w:spacing w:after="240"/>
              <w:rPr>
                <w:b/>
                <w:lang w:eastAsia="sl-SI"/>
              </w:rPr>
            </w:pPr>
            <w:r w:rsidRPr="00A24A70">
              <w:rPr>
                <w:b/>
                <w:lang w:eastAsia="sl-SI"/>
              </w:rPr>
              <w:t>GARANCIJA ŠT.</w:t>
            </w:r>
          </w:p>
        </w:tc>
        <w:tc>
          <w:tcPr>
            <w:tcW w:w="5530" w:type="dxa"/>
          </w:tcPr>
          <w:p w14:paraId="733903BC" w14:textId="77777777" w:rsidR="00332EBE" w:rsidRPr="00A24A70" w:rsidRDefault="00332EBE" w:rsidP="00112D80">
            <w:pPr>
              <w:spacing w:after="240"/>
              <w:rPr>
                <w:lang w:eastAsia="sl-SI"/>
              </w:rPr>
            </w:pPr>
            <w:r w:rsidRPr="00A24A70">
              <w:rPr>
                <w:lang w:eastAsia="sl-SI"/>
              </w:rPr>
              <w:t>_________</w:t>
            </w:r>
          </w:p>
        </w:tc>
      </w:tr>
    </w:tbl>
    <w:p w14:paraId="6171F900" w14:textId="77777777" w:rsidR="00332EBE" w:rsidRDefault="00332EBE" w:rsidP="00D63708">
      <w:pPr>
        <w:overflowPunct w:val="0"/>
        <w:autoSpaceDE w:val="0"/>
        <w:autoSpaceDN w:val="0"/>
        <w:adjustRightInd w:val="0"/>
        <w:spacing w:after="0"/>
        <w:textAlignment w:val="baseline"/>
        <w:rPr>
          <w:rFonts w:cs="Arial"/>
          <w:sz w:val="22"/>
          <w:szCs w:val="22"/>
          <w:lang w:eastAsia="sl-SI"/>
        </w:rPr>
      </w:pPr>
    </w:p>
    <w:p w14:paraId="6C6A6B9C"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V skladu s pogodbo št. _________, sklenjeno z dne __.__.20</w:t>
      </w:r>
      <w:r w:rsidR="0062261C">
        <w:rPr>
          <w:sz w:val="22"/>
          <w:szCs w:val="22"/>
        </w:rPr>
        <w:t>20</w:t>
      </w:r>
      <w:r w:rsidRPr="00D63708">
        <w:rPr>
          <w:sz w:val="22"/>
          <w:szCs w:val="22"/>
        </w:rPr>
        <w:t xml:space="preserve"> med upravičencem in izbranim </w:t>
      </w:r>
      <w:r w:rsidR="003D74AE">
        <w:rPr>
          <w:sz w:val="22"/>
          <w:szCs w:val="22"/>
        </w:rPr>
        <w:t>izvajalcem</w:t>
      </w:r>
      <w:r w:rsidRPr="00D63708">
        <w:rPr>
          <w:sz w:val="22"/>
          <w:szCs w:val="22"/>
        </w:rPr>
        <w:t>_______________________ za »</w:t>
      </w:r>
      <w:r w:rsidR="0075059A" w:rsidRPr="0075059A">
        <w:rPr>
          <w:sz w:val="22"/>
          <w:szCs w:val="22"/>
        </w:rPr>
        <w:t>Načrtovanje in zakup medijskega prostora za potrebe DUTB</w:t>
      </w:r>
      <w:r w:rsidRPr="00D63708">
        <w:rPr>
          <w:sz w:val="22"/>
          <w:szCs w:val="22"/>
        </w:rPr>
        <w:t xml:space="preserve">«, je </w:t>
      </w:r>
      <w:r w:rsidR="003D74AE">
        <w:rPr>
          <w:sz w:val="22"/>
          <w:szCs w:val="22"/>
        </w:rPr>
        <w:t>izvajalec</w:t>
      </w:r>
      <w:r w:rsidRPr="00D63708">
        <w:rPr>
          <w:sz w:val="22"/>
          <w:szCs w:val="22"/>
        </w:rPr>
        <w:t xml:space="preserve"> dolžan predložiti bančno garancijo na prvi poziv za dobro izvedbo pogodbenih obveznosti v vrednosti </w:t>
      </w:r>
      <w:r w:rsidR="008851E4" w:rsidRPr="00D63708">
        <w:rPr>
          <w:sz w:val="22"/>
          <w:szCs w:val="22"/>
        </w:rPr>
        <w:t>______________</w:t>
      </w:r>
      <w:r w:rsidRPr="00D63708">
        <w:rPr>
          <w:sz w:val="22"/>
          <w:szCs w:val="22"/>
        </w:rPr>
        <w:t>brez DDV.</w:t>
      </w:r>
    </w:p>
    <w:p w14:paraId="49AF2E1E" w14:textId="77777777" w:rsidR="00D63708" w:rsidRDefault="00D63708" w:rsidP="00D63708">
      <w:pPr>
        <w:overflowPunct w:val="0"/>
        <w:autoSpaceDE w:val="0"/>
        <w:autoSpaceDN w:val="0"/>
        <w:adjustRightInd w:val="0"/>
        <w:spacing w:after="0"/>
        <w:textAlignment w:val="baseline"/>
        <w:rPr>
          <w:sz w:val="22"/>
          <w:szCs w:val="22"/>
        </w:rPr>
      </w:pPr>
    </w:p>
    <w:p w14:paraId="608904D8"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 xml:space="preserve">Na zahtevo </w:t>
      </w:r>
      <w:r w:rsidR="003D74AE">
        <w:rPr>
          <w:sz w:val="22"/>
          <w:szCs w:val="22"/>
        </w:rPr>
        <w:t>upravičenca</w:t>
      </w:r>
      <w:r w:rsidRPr="00D63708">
        <w:rPr>
          <w:sz w:val="22"/>
          <w:szCs w:val="22"/>
        </w:rPr>
        <w:t xml:space="preserve"> ____________ se s to garancijo nepreklicno in brezpogojno obvezujemo, da bomo v 15 dneh po prejemu vašega prvega pisnega zahtevka ne glede na ugovor </w:t>
      </w:r>
      <w:r w:rsidR="003D74AE">
        <w:rPr>
          <w:sz w:val="22"/>
          <w:szCs w:val="22"/>
        </w:rPr>
        <w:t>izvajalca</w:t>
      </w:r>
      <w:r w:rsidRPr="00D63708">
        <w:rPr>
          <w:sz w:val="22"/>
          <w:szCs w:val="22"/>
        </w:rPr>
        <w:t xml:space="preserve"> plačali ___________EUR, če </w:t>
      </w:r>
      <w:r w:rsidR="003D74AE">
        <w:rPr>
          <w:sz w:val="22"/>
          <w:szCs w:val="22"/>
        </w:rPr>
        <w:t>izvajalec</w:t>
      </w:r>
      <w:r w:rsidRPr="00D63708">
        <w:rPr>
          <w:sz w:val="22"/>
          <w:szCs w:val="22"/>
        </w:rPr>
        <w:t xml:space="preserve"> svoje pogodbene obveznosti ne bo izpolnil v dogovorjeni kakovosti, količini in rokih in na način, opredeljen v zgoraj navedeni pogodbi. Naša obveza velja tudi v primeru delne izpolnitve pogodbene obveznosti, če </w:t>
      </w:r>
      <w:r w:rsidR="003D74AE">
        <w:rPr>
          <w:sz w:val="22"/>
          <w:szCs w:val="22"/>
        </w:rPr>
        <w:t>izvajalec</w:t>
      </w:r>
      <w:r w:rsidR="00E927FF" w:rsidRPr="00D63708">
        <w:rPr>
          <w:sz w:val="22"/>
          <w:szCs w:val="22"/>
        </w:rPr>
        <w:t xml:space="preserve"> </w:t>
      </w:r>
      <w:r w:rsidRPr="00D63708">
        <w:rPr>
          <w:sz w:val="22"/>
          <w:szCs w:val="22"/>
        </w:rPr>
        <w:t>delno ne izpolni svojih obvez, prevzetih na podlagi pogodbe.</w:t>
      </w:r>
    </w:p>
    <w:p w14:paraId="038BCB68"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Zahtevek za unovčitev garancije mora biti predložen banki in mora vsebovati:</w:t>
      </w:r>
    </w:p>
    <w:p w14:paraId="25070EB4" w14:textId="77777777" w:rsidR="00332EBE" w:rsidRPr="00D63708" w:rsidRDefault="00332EBE" w:rsidP="00DE76D2">
      <w:pPr>
        <w:numPr>
          <w:ilvl w:val="0"/>
          <w:numId w:val="16"/>
        </w:numPr>
        <w:tabs>
          <w:tab w:val="left" w:pos="720"/>
        </w:tabs>
        <w:overflowPunct w:val="0"/>
        <w:autoSpaceDE w:val="0"/>
        <w:autoSpaceDN w:val="0"/>
        <w:adjustRightInd w:val="0"/>
        <w:spacing w:after="0"/>
        <w:textAlignment w:val="baseline"/>
        <w:rPr>
          <w:sz w:val="22"/>
          <w:szCs w:val="22"/>
        </w:rPr>
      </w:pPr>
      <w:r w:rsidRPr="00D63708">
        <w:rPr>
          <w:sz w:val="22"/>
          <w:szCs w:val="22"/>
        </w:rPr>
        <w:t xml:space="preserve">originalno pismo naročnika za unovčenje garancije v skladu z zgornjim </w:t>
      </w:r>
      <w:r w:rsidRPr="00D63708">
        <w:rPr>
          <w:sz w:val="22"/>
          <w:szCs w:val="22"/>
        </w:rPr>
        <w:lastRenderedPageBreak/>
        <w:t>odstavkom in</w:t>
      </w:r>
    </w:p>
    <w:p w14:paraId="1ACBD287" w14:textId="77777777" w:rsidR="00332EBE" w:rsidRPr="00D63708" w:rsidRDefault="00332EBE" w:rsidP="00DE76D2">
      <w:pPr>
        <w:numPr>
          <w:ilvl w:val="0"/>
          <w:numId w:val="16"/>
        </w:numPr>
        <w:tabs>
          <w:tab w:val="left" w:pos="720"/>
        </w:tabs>
        <w:overflowPunct w:val="0"/>
        <w:autoSpaceDE w:val="0"/>
        <w:autoSpaceDN w:val="0"/>
        <w:adjustRightInd w:val="0"/>
        <w:spacing w:after="0"/>
        <w:textAlignment w:val="baseline"/>
        <w:rPr>
          <w:sz w:val="22"/>
          <w:szCs w:val="22"/>
        </w:rPr>
      </w:pPr>
      <w:r w:rsidRPr="00D63708">
        <w:rPr>
          <w:sz w:val="22"/>
          <w:szCs w:val="22"/>
        </w:rPr>
        <w:t>predloženo izjavo Uprave RS za javna plačila, da so zahtevek za unovčenje podpisale osebe, ki so pooblaščene za zastopanje in</w:t>
      </w:r>
    </w:p>
    <w:p w14:paraId="1858554B" w14:textId="77777777" w:rsidR="00332EBE" w:rsidRPr="00D63708" w:rsidRDefault="00332EBE" w:rsidP="00DE76D2">
      <w:pPr>
        <w:numPr>
          <w:ilvl w:val="0"/>
          <w:numId w:val="16"/>
        </w:numPr>
        <w:tabs>
          <w:tab w:val="left" w:pos="720"/>
        </w:tabs>
        <w:overflowPunct w:val="0"/>
        <w:autoSpaceDE w:val="0"/>
        <w:autoSpaceDN w:val="0"/>
        <w:adjustRightInd w:val="0"/>
        <w:spacing w:after="0"/>
        <w:textAlignment w:val="baseline"/>
        <w:rPr>
          <w:sz w:val="22"/>
          <w:szCs w:val="22"/>
        </w:rPr>
      </w:pPr>
      <w:r w:rsidRPr="00D63708">
        <w:rPr>
          <w:sz w:val="22"/>
          <w:szCs w:val="22"/>
        </w:rPr>
        <w:t xml:space="preserve">original Garancije št. </w:t>
      </w:r>
      <w:r w:rsidRPr="00D63708">
        <w:rPr>
          <w:sz w:val="22"/>
          <w:szCs w:val="22"/>
        </w:rPr>
        <w:tab/>
      </w:r>
      <w:r w:rsidRPr="00D63708">
        <w:rPr>
          <w:sz w:val="22"/>
          <w:szCs w:val="22"/>
        </w:rPr>
        <w:tab/>
        <w:t xml:space="preserve"> / </w:t>
      </w:r>
      <w:r w:rsidRPr="00D63708">
        <w:rPr>
          <w:sz w:val="22"/>
          <w:szCs w:val="22"/>
        </w:rPr>
        <w:tab/>
      </w:r>
      <w:r w:rsidRPr="00D63708">
        <w:rPr>
          <w:sz w:val="22"/>
          <w:szCs w:val="22"/>
        </w:rPr>
        <w:tab/>
        <w:t>.</w:t>
      </w:r>
    </w:p>
    <w:p w14:paraId="0FCCE655" w14:textId="77777777" w:rsidR="00332EBE" w:rsidRPr="00D63708" w:rsidRDefault="00332EBE" w:rsidP="00D63708">
      <w:pPr>
        <w:overflowPunct w:val="0"/>
        <w:autoSpaceDE w:val="0"/>
        <w:autoSpaceDN w:val="0"/>
        <w:adjustRightInd w:val="0"/>
        <w:spacing w:after="0"/>
        <w:textAlignment w:val="baseline"/>
        <w:rPr>
          <w:rFonts w:cs="Arial"/>
          <w:sz w:val="22"/>
          <w:szCs w:val="22"/>
          <w:lang w:eastAsia="sl-SI"/>
        </w:rPr>
      </w:pPr>
    </w:p>
    <w:p w14:paraId="42ACF450"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Ta garancija se znižuje za vsak po tej garanciji unovčeni znesek.</w:t>
      </w:r>
    </w:p>
    <w:p w14:paraId="00258C10" w14:textId="77777777" w:rsidR="00D63708" w:rsidRDefault="00D63708" w:rsidP="00D63708">
      <w:pPr>
        <w:overflowPunct w:val="0"/>
        <w:autoSpaceDE w:val="0"/>
        <w:autoSpaceDN w:val="0"/>
        <w:adjustRightInd w:val="0"/>
        <w:spacing w:after="0"/>
        <w:textAlignment w:val="baseline"/>
        <w:rPr>
          <w:sz w:val="22"/>
          <w:szCs w:val="22"/>
        </w:rPr>
      </w:pPr>
    </w:p>
    <w:p w14:paraId="3B7B03FA" w14:textId="77777777" w:rsidR="00332EBE" w:rsidRPr="00E927FF" w:rsidRDefault="00332EBE" w:rsidP="00D63708">
      <w:pPr>
        <w:overflowPunct w:val="0"/>
        <w:autoSpaceDE w:val="0"/>
        <w:autoSpaceDN w:val="0"/>
        <w:adjustRightInd w:val="0"/>
        <w:spacing w:after="0"/>
        <w:textAlignment w:val="baseline"/>
        <w:rPr>
          <w:sz w:val="22"/>
          <w:szCs w:val="22"/>
        </w:rPr>
      </w:pPr>
      <w:r w:rsidRPr="00D63708">
        <w:rPr>
          <w:sz w:val="22"/>
          <w:szCs w:val="22"/>
        </w:rPr>
        <w:t>Ta garancija velja še 60 (šestdeset) dni po preteku roka za dokončanje obveznosti,</w:t>
      </w:r>
      <w:r w:rsidRPr="00E927FF">
        <w:rPr>
          <w:sz w:val="22"/>
          <w:szCs w:val="22"/>
        </w:rPr>
        <w:t xml:space="preserve"> prevzetih na podlagi pogodbe, tj. do ___________. Po preteku navedenega roka garancija ne velja več in naša obveznost avtomatično ugasne, ne glede na to, ali je garancija vrnjena.</w:t>
      </w:r>
    </w:p>
    <w:p w14:paraId="79545034" w14:textId="77777777" w:rsidR="00D63708" w:rsidRDefault="00D63708" w:rsidP="00D63708">
      <w:pPr>
        <w:overflowPunct w:val="0"/>
        <w:autoSpaceDE w:val="0"/>
        <w:autoSpaceDN w:val="0"/>
        <w:adjustRightInd w:val="0"/>
        <w:spacing w:after="0"/>
        <w:textAlignment w:val="baseline"/>
        <w:rPr>
          <w:sz w:val="22"/>
          <w:szCs w:val="22"/>
        </w:rPr>
      </w:pPr>
    </w:p>
    <w:p w14:paraId="3295E6EF"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 xml:space="preserve">Če se bo upravičenec kadarkoli v času veljavnosti te garancije strinjal, da se </w:t>
      </w:r>
      <w:r w:rsidR="003D74AE">
        <w:rPr>
          <w:sz w:val="22"/>
          <w:szCs w:val="22"/>
        </w:rPr>
        <w:t>izvajalcu</w:t>
      </w:r>
      <w:r w:rsidR="003D74AE" w:rsidRPr="00E927FF">
        <w:rPr>
          <w:sz w:val="22"/>
          <w:szCs w:val="22"/>
        </w:rPr>
        <w:t xml:space="preserve"> </w:t>
      </w:r>
      <w:r w:rsidRPr="00E927FF">
        <w:rPr>
          <w:sz w:val="22"/>
          <w:szCs w:val="22"/>
        </w:rPr>
        <w:t xml:space="preserve">podaljša pogodbeni rok ali v primeru, da </w:t>
      </w:r>
      <w:r w:rsidR="003D74AE">
        <w:rPr>
          <w:sz w:val="22"/>
          <w:szCs w:val="22"/>
        </w:rPr>
        <w:t>izvajalec</w:t>
      </w:r>
      <w:r w:rsidRPr="00E927FF">
        <w:rPr>
          <w:sz w:val="22"/>
          <w:szCs w:val="22"/>
        </w:rPr>
        <w:t xml:space="preserve"> ni uspel izpolniti pogodbenih obveznosti, se lahko </w:t>
      </w:r>
      <w:r w:rsidR="003D74AE">
        <w:rPr>
          <w:sz w:val="22"/>
          <w:szCs w:val="22"/>
        </w:rPr>
        <w:t xml:space="preserve">izvajalec </w:t>
      </w:r>
      <w:r w:rsidRPr="00E927FF">
        <w:rPr>
          <w:sz w:val="22"/>
          <w:szCs w:val="22"/>
        </w:rPr>
        <w:t>in banka sporazumno dogovorita za podaljšanje garancije.</w:t>
      </w:r>
    </w:p>
    <w:p w14:paraId="3BC92508"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Ta garancija ni prenosljiva.</w:t>
      </w:r>
    </w:p>
    <w:p w14:paraId="2E9E8550" w14:textId="77777777" w:rsidR="00D63708" w:rsidRDefault="00D63708" w:rsidP="00D63708">
      <w:pPr>
        <w:overflowPunct w:val="0"/>
        <w:autoSpaceDE w:val="0"/>
        <w:autoSpaceDN w:val="0"/>
        <w:adjustRightInd w:val="0"/>
        <w:spacing w:after="0"/>
        <w:textAlignment w:val="baseline"/>
        <w:rPr>
          <w:sz w:val="22"/>
          <w:szCs w:val="22"/>
        </w:rPr>
      </w:pPr>
    </w:p>
    <w:p w14:paraId="126D2D00"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Morebitne spore med upravičencem in banko rešuje stvarno pristojno sodišče v Ljubljani po slovenskem pravu.</w:t>
      </w:r>
    </w:p>
    <w:p w14:paraId="016411CD" w14:textId="77777777" w:rsidR="00332EBE" w:rsidRPr="00E927FF" w:rsidRDefault="00332EBE" w:rsidP="00D63708">
      <w:pPr>
        <w:overflowPunct w:val="0"/>
        <w:autoSpaceDE w:val="0"/>
        <w:autoSpaceDN w:val="0"/>
        <w:adjustRightInd w:val="0"/>
        <w:spacing w:after="0"/>
        <w:textAlignment w:val="baseline"/>
        <w:rPr>
          <w:sz w:val="22"/>
          <w:szCs w:val="22"/>
        </w:rPr>
      </w:pPr>
    </w:p>
    <w:p w14:paraId="770B8CCF" w14:textId="77777777" w:rsidR="00332EBE" w:rsidRPr="00E927FF" w:rsidRDefault="00332EBE" w:rsidP="00D63708">
      <w:pPr>
        <w:overflowPunct w:val="0"/>
        <w:autoSpaceDE w:val="0"/>
        <w:autoSpaceDN w:val="0"/>
        <w:adjustRightInd w:val="0"/>
        <w:spacing w:after="0"/>
        <w:textAlignment w:val="baseline"/>
        <w:rPr>
          <w:sz w:val="22"/>
          <w:szCs w:val="22"/>
        </w:rPr>
      </w:pPr>
    </w:p>
    <w:p w14:paraId="1125C8E8" w14:textId="77777777" w:rsidR="00332EBE" w:rsidRDefault="00332EBE" w:rsidP="00D63708">
      <w:pPr>
        <w:spacing w:after="0"/>
        <w:rPr>
          <w:sz w:val="24"/>
        </w:rPr>
      </w:pPr>
    </w:p>
    <w:p w14:paraId="719913EA" w14:textId="77777777" w:rsidR="0052152F" w:rsidRDefault="0052152F" w:rsidP="00D63708">
      <w:pPr>
        <w:spacing w:after="0"/>
        <w:rPr>
          <w:sz w:val="24"/>
        </w:rPr>
      </w:pPr>
    </w:p>
    <w:p w14:paraId="189DFB96" w14:textId="77777777" w:rsidR="0052152F" w:rsidRDefault="0052152F" w:rsidP="00D63708">
      <w:pPr>
        <w:spacing w:after="0"/>
        <w:rPr>
          <w:sz w:val="24"/>
        </w:rPr>
      </w:pPr>
    </w:p>
    <w:p w14:paraId="7FC95B77" w14:textId="77777777" w:rsidR="0052152F" w:rsidRDefault="0052152F" w:rsidP="00D63708">
      <w:pPr>
        <w:spacing w:after="0"/>
        <w:rPr>
          <w:sz w:val="24"/>
        </w:rPr>
      </w:pPr>
    </w:p>
    <w:p w14:paraId="6AC6EA5A" w14:textId="77777777" w:rsidR="0052152F" w:rsidRDefault="0052152F" w:rsidP="00D63708">
      <w:pPr>
        <w:spacing w:after="0"/>
        <w:rPr>
          <w:sz w:val="24"/>
        </w:rPr>
      </w:pPr>
    </w:p>
    <w:p w14:paraId="6C195DED" w14:textId="77777777" w:rsidR="0052152F" w:rsidRDefault="0052152F" w:rsidP="0052152F">
      <w:pPr>
        <w:spacing w:after="0"/>
        <w:rPr>
          <w:sz w:val="24"/>
        </w:rPr>
      </w:pPr>
    </w:p>
    <w:p w14:paraId="24354835" w14:textId="77777777" w:rsidR="0052152F" w:rsidRDefault="0052152F" w:rsidP="0052152F">
      <w:pPr>
        <w:spacing w:after="0"/>
        <w:rPr>
          <w:sz w:val="24"/>
        </w:rPr>
      </w:pPr>
    </w:p>
    <w:p w14:paraId="2B1FDD84" w14:textId="77777777" w:rsidR="0052152F" w:rsidRDefault="0052152F" w:rsidP="0052152F">
      <w:pPr>
        <w:spacing w:after="0"/>
        <w:rPr>
          <w:sz w:val="24"/>
        </w:rPr>
      </w:pPr>
    </w:p>
    <w:p w14:paraId="0081D6A4" w14:textId="77777777" w:rsidR="0052152F" w:rsidRDefault="0052152F" w:rsidP="0052152F">
      <w:pPr>
        <w:spacing w:after="0"/>
        <w:rPr>
          <w:sz w:val="24"/>
        </w:rPr>
      </w:pPr>
    </w:p>
    <w:p w14:paraId="10140236" w14:textId="77777777" w:rsidR="0052152F" w:rsidRDefault="0052152F" w:rsidP="0052152F">
      <w:pPr>
        <w:spacing w:after="0"/>
        <w:rPr>
          <w:sz w:val="24"/>
        </w:rPr>
      </w:pPr>
    </w:p>
    <w:p w14:paraId="6AA580AC" w14:textId="77777777" w:rsidR="00C3573A" w:rsidRPr="0058554C" w:rsidRDefault="00D20F1A" w:rsidP="0052152F">
      <w:pPr>
        <w:spacing w:after="0"/>
        <w:rPr>
          <w:rFonts w:eastAsia="Calibri" w:cs="Times New Roman"/>
          <w:i/>
        </w:rPr>
      </w:pPr>
      <w:r w:rsidRPr="0058554C">
        <w:rPr>
          <w:rFonts w:eastAsia="Calibri" w:cs="Times New Roman"/>
          <w:b/>
          <w:i/>
        </w:rPr>
        <w:t>Opomba:</w:t>
      </w:r>
      <w:r w:rsidRPr="0058554C">
        <w:rPr>
          <w:rFonts w:eastAsia="Calibri" w:cs="Times New Roman"/>
          <w:i/>
        </w:rPr>
        <w:t xml:space="preserve"> </w:t>
      </w:r>
    </w:p>
    <w:p w14:paraId="6A462E85" w14:textId="77777777" w:rsidR="0058554C" w:rsidRPr="0058554C" w:rsidRDefault="0058554C" w:rsidP="0058554C">
      <w:pPr>
        <w:rPr>
          <w:rFonts w:eastAsia="Calibri" w:cs="Times New Roman"/>
          <w:i/>
        </w:rPr>
      </w:pPr>
      <w:r w:rsidRPr="0058554C">
        <w:rPr>
          <w:rFonts w:eastAsia="Calibri" w:cs="Times New Roman"/>
          <w:i/>
        </w:rPr>
        <w:t xml:space="preserve">ponudnik mora dopisati komentar v primeru, da izbere drugo finančno zavarovanje (npr. kavcijsko zavarovanje) </w:t>
      </w:r>
    </w:p>
    <w:p w14:paraId="2173995B" w14:textId="77777777" w:rsidR="00DB5DB9" w:rsidRPr="00EA2A7B" w:rsidRDefault="00DB5DB9" w:rsidP="00DB5DB9">
      <w:pPr>
        <w:spacing w:after="0" w:line="312" w:lineRule="auto"/>
        <w:rPr>
          <w:rFonts w:cs="Arial"/>
          <w:b/>
          <w:sz w:val="22"/>
          <w:szCs w:val="22"/>
        </w:rPr>
      </w:pPr>
      <w:r w:rsidRPr="00EA2A7B">
        <w:rPr>
          <w:sz w:val="22"/>
          <w:szCs w:val="22"/>
        </w:rPr>
        <w:br w:type="page"/>
      </w:r>
    </w:p>
    <w:p w14:paraId="6ACF0741" w14:textId="77777777" w:rsidR="00042210" w:rsidRPr="00730ED8" w:rsidRDefault="00236584" w:rsidP="00DE76D2">
      <w:pPr>
        <w:pStyle w:val="Heading2"/>
        <w:numPr>
          <w:ilvl w:val="0"/>
          <w:numId w:val="11"/>
        </w:numPr>
        <w:spacing w:line="240" w:lineRule="auto"/>
        <w:ind w:left="357" w:hanging="357"/>
        <w:rPr>
          <w:rFonts w:asciiTheme="minorHAnsi" w:hAnsiTheme="minorHAnsi"/>
          <w:sz w:val="22"/>
          <w:szCs w:val="22"/>
        </w:rPr>
      </w:pPr>
      <w:bookmarkStart w:id="119" w:name="_Toc54260984"/>
      <w:r w:rsidRPr="00730ED8">
        <w:rPr>
          <w:rFonts w:asciiTheme="minorHAnsi" w:hAnsiTheme="minorHAnsi"/>
          <w:sz w:val="22"/>
          <w:szCs w:val="22"/>
        </w:rPr>
        <w:lastRenderedPageBreak/>
        <w:t xml:space="preserve">Obrazec - </w:t>
      </w:r>
      <w:r w:rsidR="00042210" w:rsidRPr="00730ED8">
        <w:rPr>
          <w:rFonts w:asciiTheme="minorHAnsi" w:hAnsiTheme="minorHAnsi"/>
          <w:sz w:val="22"/>
          <w:szCs w:val="22"/>
        </w:rPr>
        <w:t>VZOREC POGODBE</w:t>
      </w:r>
      <w:bookmarkEnd w:id="119"/>
    </w:p>
    <w:p w14:paraId="23564898" w14:textId="77777777" w:rsidR="00245AB8" w:rsidRDefault="00245AB8" w:rsidP="00746FE5">
      <w:pPr>
        <w:spacing w:after="0"/>
        <w:rPr>
          <w:sz w:val="22"/>
          <w:szCs w:val="22"/>
        </w:rPr>
      </w:pPr>
    </w:p>
    <w:p w14:paraId="402BABFC" w14:textId="77777777" w:rsidR="00F61005" w:rsidRDefault="00F61005" w:rsidP="00DF0959">
      <w:pPr>
        <w:jc w:val="center"/>
        <w:rPr>
          <w:rFonts w:eastAsia="Calibri"/>
          <w:b/>
          <w:spacing w:val="70"/>
        </w:rPr>
      </w:pPr>
      <w:r>
        <w:rPr>
          <w:rFonts w:eastAsia="Calibri"/>
          <w:b/>
          <w:spacing w:val="70"/>
        </w:rPr>
        <w:t xml:space="preserve">Pogodba </w:t>
      </w:r>
      <w:r w:rsidR="00787F06">
        <w:rPr>
          <w:rFonts w:eastAsia="Calibri"/>
          <w:b/>
          <w:spacing w:val="70"/>
        </w:rPr>
        <w:t>za</w:t>
      </w:r>
      <w:r>
        <w:rPr>
          <w:rFonts w:eastAsia="Calibri"/>
          <w:b/>
          <w:spacing w:val="70"/>
        </w:rPr>
        <w:t xml:space="preserve"> </w:t>
      </w:r>
    </w:p>
    <w:p w14:paraId="6671C84C" w14:textId="77777777" w:rsidR="0036384A" w:rsidRDefault="00787F06" w:rsidP="00DF0959">
      <w:pPr>
        <w:jc w:val="center"/>
        <w:rPr>
          <w:rFonts w:eastAsia="Calibri"/>
          <w:b/>
          <w:spacing w:val="70"/>
        </w:rPr>
      </w:pPr>
      <w:r>
        <w:rPr>
          <w:rFonts w:eastAsia="Calibri"/>
          <w:b/>
          <w:spacing w:val="70"/>
        </w:rPr>
        <w:t xml:space="preserve">analizo, </w:t>
      </w:r>
      <w:r w:rsidR="00F61005">
        <w:rPr>
          <w:rFonts w:eastAsia="Calibri"/>
          <w:b/>
          <w:spacing w:val="70"/>
        </w:rPr>
        <w:t>n</w:t>
      </w:r>
      <w:r w:rsidR="0075059A" w:rsidRPr="0075059A">
        <w:rPr>
          <w:rFonts w:eastAsia="Calibri"/>
          <w:b/>
          <w:spacing w:val="70"/>
        </w:rPr>
        <w:t>ačrtovanj</w:t>
      </w:r>
      <w:r>
        <w:rPr>
          <w:rFonts w:eastAsia="Calibri"/>
          <w:b/>
          <w:spacing w:val="70"/>
        </w:rPr>
        <w:t>e</w:t>
      </w:r>
      <w:r w:rsidR="0075059A" w:rsidRPr="0075059A">
        <w:rPr>
          <w:rFonts w:eastAsia="Calibri"/>
          <w:b/>
          <w:spacing w:val="70"/>
        </w:rPr>
        <w:t xml:space="preserve"> in zakup medijskega prostora za potrebe DUTB</w:t>
      </w:r>
    </w:p>
    <w:p w14:paraId="361DFF13" w14:textId="77777777" w:rsidR="00DF0959" w:rsidRPr="007436C2" w:rsidRDefault="00DF0959" w:rsidP="00DF0959">
      <w:pPr>
        <w:jc w:val="center"/>
        <w:rPr>
          <w:rFonts w:eastAsia="Calibri"/>
          <w:b/>
          <w:spacing w:val="70"/>
        </w:rPr>
      </w:pPr>
      <w:r w:rsidRPr="001D3708">
        <w:rPr>
          <w:rFonts w:eastAsia="Calibri"/>
          <w:b/>
          <w:spacing w:val="70"/>
        </w:rPr>
        <w:t xml:space="preserve">št. </w:t>
      </w:r>
      <w:r w:rsidR="00266E46" w:rsidRPr="001D3708">
        <w:rPr>
          <w:rFonts w:eastAsia="Calibri"/>
          <w:b/>
          <w:spacing w:val="70"/>
        </w:rPr>
        <w:t>JN/</w:t>
      </w:r>
      <w:r w:rsidR="0062261C">
        <w:rPr>
          <w:rFonts w:eastAsia="Calibri"/>
          <w:b/>
          <w:spacing w:val="70"/>
        </w:rPr>
        <w:t>8</w:t>
      </w:r>
      <w:r w:rsidR="00266E46" w:rsidRPr="001D3708">
        <w:rPr>
          <w:rFonts w:eastAsia="Calibri"/>
          <w:b/>
          <w:spacing w:val="70"/>
        </w:rPr>
        <w:t>-P</w:t>
      </w:r>
      <w:r w:rsidR="0062261C">
        <w:rPr>
          <w:rFonts w:eastAsia="Calibri"/>
          <w:b/>
          <w:spacing w:val="70"/>
        </w:rPr>
        <w:t>R</w:t>
      </w:r>
      <w:r w:rsidR="00266E46">
        <w:rPr>
          <w:rFonts w:eastAsia="Calibri"/>
          <w:b/>
          <w:spacing w:val="70"/>
        </w:rPr>
        <w:t>/20</w:t>
      </w:r>
      <w:r w:rsidR="0062261C">
        <w:rPr>
          <w:rFonts w:eastAsia="Calibri"/>
          <w:b/>
          <w:spacing w:val="70"/>
        </w:rPr>
        <w:t>20</w:t>
      </w:r>
    </w:p>
    <w:p w14:paraId="37CF5238" w14:textId="77777777" w:rsidR="00DF0959" w:rsidRPr="007436C2" w:rsidRDefault="00DF0959" w:rsidP="00DF0959"/>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775DA8" w14:paraId="4B513679" w14:textId="77777777" w:rsidTr="00AC7699">
        <w:trPr>
          <w:trHeight w:val="285"/>
        </w:trPr>
        <w:tc>
          <w:tcPr>
            <w:tcW w:w="4539" w:type="dxa"/>
          </w:tcPr>
          <w:p w14:paraId="279211C7" w14:textId="77777777" w:rsidR="00DF0959" w:rsidRPr="00775DA8" w:rsidRDefault="00DF0959" w:rsidP="00AC7699">
            <w:pPr>
              <w:rPr>
                <w:b/>
                <w:sz w:val="22"/>
                <w:szCs w:val="22"/>
              </w:rPr>
            </w:pPr>
            <w:r w:rsidRPr="00775DA8">
              <w:rPr>
                <w:b/>
                <w:sz w:val="22"/>
                <w:szCs w:val="22"/>
              </w:rPr>
              <w:t>NAROČNIK:</w:t>
            </w:r>
          </w:p>
          <w:p w14:paraId="29C0B432" w14:textId="77777777" w:rsidR="00DF0959" w:rsidRPr="00775DA8" w:rsidRDefault="00DF0959" w:rsidP="00AC7699">
            <w:pPr>
              <w:rPr>
                <w:b/>
                <w:sz w:val="22"/>
                <w:szCs w:val="22"/>
              </w:rPr>
            </w:pPr>
          </w:p>
        </w:tc>
        <w:tc>
          <w:tcPr>
            <w:tcW w:w="4448" w:type="dxa"/>
            <w:hideMark/>
          </w:tcPr>
          <w:p w14:paraId="60CD9EC8" w14:textId="77777777" w:rsidR="00DF0959" w:rsidRPr="00775DA8" w:rsidRDefault="00DF0959" w:rsidP="00AC7699">
            <w:pPr>
              <w:rPr>
                <w:b/>
                <w:sz w:val="22"/>
                <w:szCs w:val="22"/>
              </w:rPr>
            </w:pPr>
          </w:p>
        </w:tc>
      </w:tr>
      <w:tr w:rsidR="00DF0959" w:rsidRPr="00775DA8" w14:paraId="4BECD2B5" w14:textId="77777777" w:rsidTr="00AC7699">
        <w:trPr>
          <w:trHeight w:val="3073"/>
        </w:trPr>
        <w:tc>
          <w:tcPr>
            <w:tcW w:w="4539" w:type="dxa"/>
          </w:tcPr>
          <w:p w14:paraId="05A3954E" w14:textId="77777777" w:rsidR="00DF0959" w:rsidRPr="00775DA8" w:rsidRDefault="00DF0959" w:rsidP="00AC7699">
            <w:pPr>
              <w:rPr>
                <w:sz w:val="22"/>
                <w:szCs w:val="22"/>
              </w:rPr>
            </w:pPr>
            <w:r w:rsidRPr="00775DA8">
              <w:rPr>
                <w:sz w:val="22"/>
                <w:szCs w:val="22"/>
              </w:rPr>
              <w:t>Družba za upravljanje terjatev bank, d.d.</w:t>
            </w:r>
          </w:p>
          <w:p w14:paraId="6FA3808A" w14:textId="77777777" w:rsidR="00DF0959" w:rsidRPr="00775DA8" w:rsidRDefault="00DF0959" w:rsidP="00AC7699">
            <w:pPr>
              <w:rPr>
                <w:sz w:val="22"/>
                <w:szCs w:val="22"/>
              </w:rPr>
            </w:pPr>
            <w:r w:rsidRPr="00775DA8">
              <w:rPr>
                <w:sz w:val="22"/>
                <w:szCs w:val="22"/>
              </w:rPr>
              <w:t>Davčna ulica 1</w:t>
            </w:r>
          </w:p>
          <w:p w14:paraId="6E87189A" w14:textId="77777777" w:rsidR="00DF0959" w:rsidRPr="00775DA8" w:rsidRDefault="00C21C0B" w:rsidP="00AC7699">
            <w:pPr>
              <w:rPr>
                <w:sz w:val="22"/>
                <w:szCs w:val="22"/>
              </w:rPr>
            </w:pPr>
            <w:r>
              <w:rPr>
                <w:sz w:val="22"/>
                <w:szCs w:val="22"/>
              </w:rPr>
              <w:t>1000 Ljubljana</w:t>
            </w:r>
          </w:p>
          <w:p w14:paraId="4FC7D07E" w14:textId="77777777" w:rsidR="00DF0959" w:rsidRPr="00775DA8" w:rsidRDefault="00DF0959" w:rsidP="00AC7699">
            <w:pPr>
              <w:rPr>
                <w:sz w:val="22"/>
                <w:szCs w:val="22"/>
              </w:rPr>
            </w:pPr>
            <w:r w:rsidRPr="00775DA8">
              <w:rPr>
                <w:sz w:val="22"/>
                <w:szCs w:val="22"/>
              </w:rPr>
              <w:t>matična številka: 6339620000</w:t>
            </w:r>
          </w:p>
          <w:p w14:paraId="3F96580D" w14:textId="77777777" w:rsidR="00DF0959" w:rsidRPr="00775DA8" w:rsidRDefault="0036384A" w:rsidP="00AC7699">
            <w:pPr>
              <w:rPr>
                <w:sz w:val="22"/>
                <w:szCs w:val="22"/>
              </w:rPr>
            </w:pPr>
            <w:r>
              <w:rPr>
                <w:sz w:val="22"/>
                <w:szCs w:val="22"/>
              </w:rPr>
              <w:t>ID za DDV</w:t>
            </w:r>
            <w:r w:rsidR="00DF0959" w:rsidRPr="00775DA8">
              <w:rPr>
                <w:sz w:val="22"/>
                <w:szCs w:val="22"/>
              </w:rPr>
              <w:t>: 41251482</w:t>
            </w:r>
          </w:p>
          <w:p w14:paraId="05BCC23E" w14:textId="77777777" w:rsidR="00DF0959" w:rsidRPr="00775DA8" w:rsidRDefault="00DF0959" w:rsidP="00AC7699">
            <w:pPr>
              <w:rPr>
                <w:sz w:val="22"/>
                <w:szCs w:val="22"/>
              </w:rPr>
            </w:pPr>
          </w:p>
          <w:p w14:paraId="35747DFF" w14:textId="77777777" w:rsidR="00DF0959" w:rsidRPr="00775DA8" w:rsidRDefault="00DF0959" w:rsidP="00AC7699">
            <w:pPr>
              <w:rPr>
                <w:sz w:val="22"/>
                <w:szCs w:val="22"/>
              </w:rPr>
            </w:pPr>
            <w:r w:rsidRPr="00775DA8">
              <w:rPr>
                <w:sz w:val="22"/>
                <w:szCs w:val="22"/>
              </w:rPr>
              <w:t>ki jo zastopa</w:t>
            </w:r>
          </w:p>
          <w:p w14:paraId="51125F53" w14:textId="77777777" w:rsidR="00DF0959" w:rsidRPr="00775DA8" w:rsidRDefault="00DF0959" w:rsidP="00AC7699">
            <w:pPr>
              <w:rPr>
                <w:sz w:val="22"/>
                <w:szCs w:val="22"/>
              </w:rPr>
            </w:pPr>
          </w:p>
          <w:p w14:paraId="48DFDC20" w14:textId="77777777" w:rsidR="00DF0959" w:rsidRPr="00775DA8" w:rsidRDefault="00DF0959" w:rsidP="00AC7699">
            <w:pPr>
              <w:rPr>
                <w:sz w:val="22"/>
                <w:szCs w:val="22"/>
              </w:rPr>
            </w:pPr>
            <w:r w:rsidRPr="00775DA8">
              <w:rPr>
                <w:rFonts w:cs="Arial"/>
                <w:sz w:val="22"/>
                <w:szCs w:val="22"/>
              </w:rPr>
              <w:t>______________, izvršni direktor</w:t>
            </w:r>
          </w:p>
          <w:p w14:paraId="4F0CA3D2" w14:textId="77777777" w:rsidR="00DF0959" w:rsidRPr="00775DA8" w:rsidRDefault="00DF0959" w:rsidP="00AC7699">
            <w:pPr>
              <w:rPr>
                <w:b/>
                <w:sz w:val="22"/>
                <w:szCs w:val="22"/>
              </w:rPr>
            </w:pPr>
            <w:r w:rsidRPr="00775DA8">
              <w:rPr>
                <w:sz w:val="22"/>
                <w:szCs w:val="22"/>
              </w:rPr>
              <w:t>v nadaljevanju: »</w:t>
            </w:r>
            <w:r w:rsidRPr="00775DA8">
              <w:rPr>
                <w:b/>
                <w:sz w:val="22"/>
                <w:szCs w:val="22"/>
              </w:rPr>
              <w:t>DUTB, d.d</w:t>
            </w:r>
            <w:r w:rsidRPr="00775DA8">
              <w:rPr>
                <w:sz w:val="22"/>
                <w:szCs w:val="22"/>
              </w:rPr>
              <w:t>.« ali</w:t>
            </w:r>
            <w:r w:rsidRPr="00775DA8">
              <w:rPr>
                <w:b/>
                <w:sz w:val="22"/>
                <w:szCs w:val="22"/>
              </w:rPr>
              <w:t xml:space="preserve"> »naročnik</w:t>
            </w:r>
            <w:r w:rsidRPr="00775DA8">
              <w:rPr>
                <w:sz w:val="22"/>
                <w:szCs w:val="22"/>
              </w:rPr>
              <w:t>«</w:t>
            </w:r>
          </w:p>
        </w:tc>
        <w:tc>
          <w:tcPr>
            <w:tcW w:w="4448" w:type="dxa"/>
          </w:tcPr>
          <w:p w14:paraId="32F59438" w14:textId="77777777" w:rsidR="00DF0959" w:rsidRPr="00775DA8" w:rsidRDefault="00DF0959" w:rsidP="00AC7699">
            <w:pPr>
              <w:rPr>
                <w:sz w:val="22"/>
                <w:szCs w:val="22"/>
              </w:rPr>
            </w:pPr>
            <w:r w:rsidRPr="00775DA8">
              <w:rPr>
                <w:sz w:val="22"/>
                <w:szCs w:val="22"/>
              </w:rPr>
              <w:t xml:space="preserve">e-pošta: </w:t>
            </w:r>
            <w:hyperlink r:id="rId8" w:history="1">
              <w:r w:rsidR="00B87CA4" w:rsidRPr="00174416">
                <w:rPr>
                  <w:rStyle w:val="Hyperlink"/>
                  <w:sz w:val="22"/>
                  <w:szCs w:val="22"/>
                </w:rPr>
                <w:t>info@dutb.eu</w:t>
              </w:r>
            </w:hyperlink>
          </w:p>
          <w:p w14:paraId="1243F586" w14:textId="77777777" w:rsidR="00DF0959" w:rsidRPr="00775DA8" w:rsidRDefault="00DF0959" w:rsidP="00AC7699">
            <w:pPr>
              <w:rPr>
                <w:sz w:val="22"/>
                <w:szCs w:val="22"/>
              </w:rPr>
            </w:pPr>
            <w:r w:rsidRPr="00775DA8">
              <w:rPr>
                <w:sz w:val="22"/>
                <w:szCs w:val="22"/>
              </w:rPr>
              <w:t>telefon: +386 820 542 35</w:t>
            </w:r>
          </w:p>
          <w:p w14:paraId="542ECC9A" w14:textId="77777777" w:rsidR="00DF0959" w:rsidRPr="00775DA8" w:rsidRDefault="00DF0959" w:rsidP="00AC7699">
            <w:pPr>
              <w:rPr>
                <w:sz w:val="22"/>
                <w:szCs w:val="22"/>
              </w:rPr>
            </w:pPr>
            <w:r w:rsidRPr="00775DA8">
              <w:rPr>
                <w:sz w:val="22"/>
                <w:szCs w:val="22"/>
              </w:rPr>
              <w:t xml:space="preserve">  </w:t>
            </w:r>
            <w:r w:rsidRPr="00775DA8">
              <w:rPr>
                <w:sz w:val="22"/>
                <w:szCs w:val="22"/>
              </w:rPr>
              <w:tab/>
              <w:t xml:space="preserve"> +386 1 429 38 70</w:t>
            </w:r>
          </w:p>
          <w:p w14:paraId="226C0F42" w14:textId="77777777" w:rsidR="00DF0959" w:rsidRPr="00775DA8" w:rsidRDefault="00DF0959" w:rsidP="00AC7699">
            <w:pPr>
              <w:rPr>
                <w:sz w:val="22"/>
                <w:szCs w:val="22"/>
              </w:rPr>
            </w:pPr>
            <w:r w:rsidRPr="00775DA8">
              <w:rPr>
                <w:sz w:val="22"/>
                <w:szCs w:val="22"/>
              </w:rPr>
              <w:t xml:space="preserve">faks: </w:t>
            </w:r>
            <w:r w:rsidRPr="00775DA8">
              <w:rPr>
                <w:sz w:val="22"/>
                <w:szCs w:val="22"/>
              </w:rPr>
              <w:tab/>
              <w:t xml:space="preserve"> +386 1 429 38 59</w:t>
            </w:r>
          </w:p>
          <w:p w14:paraId="26920C41" w14:textId="77777777" w:rsidR="00DF0959" w:rsidRPr="00775DA8" w:rsidRDefault="00DF0959" w:rsidP="00AC7699">
            <w:pPr>
              <w:rPr>
                <w:sz w:val="22"/>
                <w:szCs w:val="22"/>
              </w:rPr>
            </w:pPr>
          </w:p>
        </w:tc>
      </w:tr>
      <w:tr w:rsidR="00DF0959" w:rsidRPr="00775DA8" w14:paraId="00CA5149" w14:textId="77777777" w:rsidTr="00AC7699">
        <w:trPr>
          <w:trHeight w:val="330"/>
        </w:trPr>
        <w:tc>
          <w:tcPr>
            <w:tcW w:w="4539" w:type="dxa"/>
          </w:tcPr>
          <w:p w14:paraId="575C5354" w14:textId="77777777" w:rsidR="00DF0959" w:rsidRPr="00775DA8" w:rsidRDefault="00DF0959" w:rsidP="00AC7699">
            <w:pPr>
              <w:rPr>
                <w:b/>
                <w:sz w:val="22"/>
                <w:szCs w:val="22"/>
              </w:rPr>
            </w:pPr>
            <w:r w:rsidRPr="00775DA8">
              <w:rPr>
                <w:b/>
                <w:sz w:val="22"/>
                <w:szCs w:val="22"/>
              </w:rPr>
              <w:t>in</w:t>
            </w:r>
          </w:p>
          <w:p w14:paraId="0BF594BC" w14:textId="77777777" w:rsidR="00DF0959" w:rsidRPr="00775DA8" w:rsidRDefault="00DF0959" w:rsidP="00AC7699">
            <w:pPr>
              <w:rPr>
                <w:b/>
                <w:sz w:val="22"/>
                <w:szCs w:val="22"/>
              </w:rPr>
            </w:pPr>
          </w:p>
          <w:p w14:paraId="6757B441" w14:textId="77777777" w:rsidR="00DF0959" w:rsidRPr="00775DA8" w:rsidRDefault="00DF0959" w:rsidP="00AC7699">
            <w:pPr>
              <w:rPr>
                <w:b/>
                <w:sz w:val="22"/>
                <w:szCs w:val="22"/>
              </w:rPr>
            </w:pPr>
          </w:p>
        </w:tc>
        <w:tc>
          <w:tcPr>
            <w:tcW w:w="4448" w:type="dxa"/>
          </w:tcPr>
          <w:p w14:paraId="2AAB1827" w14:textId="77777777" w:rsidR="00DF0959" w:rsidRPr="00775DA8" w:rsidRDefault="00DF0959" w:rsidP="00AC7699">
            <w:pPr>
              <w:rPr>
                <w:b/>
                <w:sz w:val="22"/>
                <w:szCs w:val="22"/>
              </w:rPr>
            </w:pPr>
          </w:p>
        </w:tc>
      </w:tr>
      <w:tr w:rsidR="00DF0959" w:rsidRPr="00775DA8" w14:paraId="34398657" w14:textId="77777777" w:rsidTr="00AC7699">
        <w:trPr>
          <w:trHeight w:val="315"/>
        </w:trPr>
        <w:tc>
          <w:tcPr>
            <w:tcW w:w="4539" w:type="dxa"/>
            <w:hideMark/>
          </w:tcPr>
          <w:p w14:paraId="6C9D0B13" w14:textId="77777777" w:rsidR="00DF0959" w:rsidRPr="00775DA8" w:rsidRDefault="002B2833" w:rsidP="002B2833">
            <w:pPr>
              <w:rPr>
                <w:b/>
                <w:sz w:val="22"/>
                <w:szCs w:val="22"/>
              </w:rPr>
            </w:pPr>
            <w:r>
              <w:rPr>
                <w:b/>
                <w:sz w:val="22"/>
                <w:szCs w:val="22"/>
              </w:rPr>
              <w:t>IZVAJALEC</w:t>
            </w:r>
          </w:p>
        </w:tc>
        <w:tc>
          <w:tcPr>
            <w:tcW w:w="4448" w:type="dxa"/>
          </w:tcPr>
          <w:p w14:paraId="5FBEC286" w14:textId="77777777" w:rsidR="00DF0959" w:rsidRPr="00775DA8" w:rsidRDefault="00DF0959" w:rsidP="00AC7699">
            <w:pPr>
              <w:rPr>
                <w:b/>
                <w:sz w:val="22"/>
                <w:szCs w:val="22"/>
              </w:rPr>
            </w:pPr>
          </w:p>
        </w:tc>
      </w:tr>
      <w:tr w:rsidR="00DF0959" w:rsidRPr="00775DA8" w14:paraId="3C51A80B" w14:textId="77777777" w:rsidTr="00AC7699">
        <w:trPr>
          <w:trHeight w:val="2167"/>
        </w:trPr>
        <w:tc>
          <w:tcPr>
            <w:tcW w:w="4539" w:type="dxa"/>
          </w:tcPr>
          <w:p w14:paraId="1DE39485" w14:textId="77777777" w:rsidR="00DF0959" w:rsidRPr="00775DA8" w:rsidRDefault="00DF0959" w:rsidP="00AC7699">
            <w:pPr>
              <w:rPr>
                <w:sz w:val="22"/>
                <w:szCs w:val="22"/>
              </w:rPr>
            </w:pPr>
            <w:r w:rsidRPr="00775DA8">
              <w:rPr>
                <w:sz w:val="22"/>
                <w:szCs w:val="22"/>
              </w:rPr>
              <w:t>____________________________</w:t>
            </w:r>
          </w:p>
          <w:p w14:paraId="3EC56EC9" w14:textId="77777777" w:rsidR="00DF0959" w:rsidRPr="00775DA8" w:rsidRDefault="00DF0959" w:rsidP="00AC7699">
            <w:pPr>
              <w:rPr>
                <w:sz w:val="22"/>
                <w:szCs w:val="22"/>
              </w:rPr>
            </w:pPr>
          </w:p>
          <w:p w14:paraId="3737DEE6" w14:textId="77777777" w:rsidR="00DF0959" w:rsidRPr="00775DA8" w:rsidRDefault="00DF0959" w:rsidP="00AC7699">
            <w:pPr>
              <w:rPr>
                <w:sz w:val="22"/>
                <w:szCs w:val="22"/>
              </w:rPr>
            </w:pPr>
            <w:r w:rsidRPr="00775DA8">
              <w:rPr>
                <w:sz w:val="22"/>
                <w:szCs w:val="22"/>
              </w:rPr>
              <w:t>matična številka:</w:t>
            </w:r>
          </w:p>
          <w:p w14:paraId="756EFB23" w14:textId="77777777" w:rsidR="00DF0959" w:rsidRPr="00775DA8" w:rsidRDefault="0036384A" w:rsidP="00AC7699">
            <w:pPr>
              <w:rPr>
                <w:sz w:val="22"/>
                <w:szCs w:val="22"/>
              </w:rPr>
            </w:pPr>
            <w:r>
              <w:rPr>
                <w:sz w:val="22"/>
                <w:szCs w:val="22"/>
              </w:rPr>
              <w:t>ID za DDV</w:t>
            </w:r>
            <w:r w:rsidR="00DF0959" w:rsidRPr="00775DA8">
              <w:rPr>
                <w:sz w:val="22"/>
                <w:szCs w:val="22"/>
              </w:rPr>
              <w:t>:</w:t>
            </w:r>
          </w:p>
          <w:p w14:paraId="3DA568E6" w14:textId="77777777" w:rsidR="00DF0959" w:rsidRPr="00775DA8" w:rsidRDefault="00DF0959" w:rsidP="00AC7699">
            <w:pPr>
              <w:rPr>
                <w:sz w:val="22"/>
                <w:szCs w:val="22"/>
              </w:rPr>
            </w:pPr>
          </w:p>
          <w:p w14:paraId="0DB60AB6" w14:textId="77777777" w:rsidR="00DF0959" w:rsidRPr="00775DA8" w:rsidRDefault="00DF0959" w:rsidP="00AC7699">
            <w:pPr>
              <w:rPr>
                <w:sz w:val="22"/>
                <w:szCs w:val="22"/>
              </w:rPr>
            </w:pPr>
            <w:r w:rsidRPr="00775DA8">
              <w:rPr>
                <w:sz w:val="22"/>
                <w:szCs w:val="22"/>
              </w:rPr>
              <w:t>ki ga zastopa</w:t>
            </w:r>
          </w:p>
          <w:p w14:paraId="1BC5A2B7" w14:textId="77777777" w:rsidR="00DF0959" w:rsidRPr="00775DA8" w:rsidRDefault="00DF0959" w:rsidP="00AC7699">
            <w:pPr>
              <w:rPr>
                <w:sz w:val="22"/>
                <w:szCs w:val="22"/>
              </w:rPr>
            </w:pPr>
            <w:r w:rsidRPr="00775DA8">
              <w:rPr>
                <w:sz w:val="22"/>
                <w:szCs w:val="22"/>
              </w:rPr>
              <w:t>____________________________</w:t>
            </w:r>
          </w:p>
          <w:p w14:paraId="07FFFB9C" w14:textId="77777777" w:rsidR="00DF0959" w:rsidRPr="00775DA8" w:rsidRDefault="00DF0959" w:rsidP="00AC7699">
            <w:pPr>
              <w:rPr>
                <w:sz w:val="22"/>
                <w:szCs w:val="22"/>
              </w:rPr>
            </w:pPr>
          </w:p>
          <w:p w14:paraId="02643AD6" w14:textId="77777777" w:rsidR="00DF0959" w:rsidRPr="00775DA8" w:rsidRDefault="00DF0959" w:rsidP="00AC7699">
            <w:pPr>
              <w:rPr>
                <w:sz w:val="22"/>
                <w:szCs w:val="22"/>
              </w:rPr>
            </w:pPr>
            <w:r w:rsidRPr="00775DA8">
              <w:rPr>
                <w:sz w:val="22"/>
                <w:szCs w:val="22"/>
              </w:rPr>
              <w:t>v nadaljevanju: »</w:t>
            </w:r>
            <w:r w:rsidR="002C2A58" w:rsidRPr="002C2A58">
              <w:rPr>
                <w:b/>
                <w:sz w:val="22"/>
                <w:szCs w:val="22"/>
              </w:rPr>
              <w:t>izvajalec</w:t>
            </w:r>
            <w:r w:rsidR="004768CA">
              <w:rPr>
                <w:sz w:val="22"/>
                <w:szCs w:val="22"/>
              </w:rPr>
              <w:t>«</w:t>
            </w:r>
          </w:p>
          <w:p w14:paraId="5A31C8D5" w14:textId="77777777" w:rsidR="00DF0959" w:rsidRDefault="00DF0959" w:rsidP="00AC7699">
            <w:pPr>
              <w:rPr>
                <w:sz w:val="22"/>
                <w:szCs w:val="22"/>
              </w:rPr>
            </w:pPr>
          </w:p>
          <w:p w14:paraId="42F269D9" w14:textId="77777777" w:rsidR="004768CA" w:rsidRDefault="004768CA" w:rsidP="00AC7699">
            <w:pPr>
              <w:rPr>
                <w:sz w:val="22"/>
                <w:szCs w:val="22"/>
              </w:rPr>
            </w:pPr>
          </w:p>
          <w:p w14:paraId="68D38BD6" w14:textId="77777777" w:rsidR="004768CA" w:rsidRPr="00775DA8" w:rsidRDefault="004768CA" w:rsidP="00AC7699">
            <w:pPr>
              <w:rPr>
                <w:sz w:val="22"/>
                <w:szCs w:val="22"/>
              </w:rPr>
            </w:pPr>
          </w:p>
          <w:p w14:paraId="16A88110" w14:textId="77777777" w:rsidR="00DF0959" w:rsidRPr="00775DA8" w:rsidRDefault="00DF0959" w:rsidP="00AC7699">
            <w:pPr>
              <w:rPr>
                <w:sz w:val="22"/>
                <w:szCs w:val="22"/>
              </w:rPr>
            </w:pPr>
            <w:r w:rsidRPr="00775DA8">
              <w:rPr>
                <w:sz w:val="22"/>
                <w:szCs w:val="22"/>
              </w:rPr>
              <w:t>vsak od njiju »</w:t>
            </w:r>
            <w:r w:rsidRPr="00775DA8">
              <w:rPr>
                <w:b/>
                <w:sz w:val="22"/>
                <w:szCs w:val="22"/>
              </w:rPr>
              <w:t>stranka</w:t>
            </w:r>
            <w:r w:rsidRPr="00775DA8">
              <w:rPr>
                <w:sz w:val="22"/>
                <w:szCs w:val="22"/>
              </w:rPr>
              <w:t>«, oba skupaj pa »</w:t>
            </w:r>
            <w:r w:rsidRPr="00775DA8">
              <w:rPr>
                <w:b/>
                <w:sz w:val="22"/>
                <w:szCs w:val="22"/>
              </w:rPr>
              <w:t>stranki</w:t>
            </w:r>
            <w:r w:rsidRPr="00775DA8">
              <w:rPr>
                <w:sz w:val="22"/>
                <w:szCs w:val="22"/>
              </w:rPr>
              <w:t>«</w:t>
            </w:r>
          </w:p>
        </w:tc>
        <w:tc>
          <w:tcPr>
            <w:tcW w:w="4448" w:type="dxa"/>
            <w:hideMark/>
          </w:tcPr>
          <w:p w14:paraId="596C0100" w14:textId="77777777" w:rsidR="00DF0959" w:rsidRPr="00775DA8" w:rsidRDefault="00DF0959" w:rsidP="00AC7699">
            <w:pPr>
              <w:rPr>
                <w:sz w:val="22"/>
                <w:szCs w:val="22"/>
              </w:rPr>
            </w:pPr>
            <w:r w:rsidRPr="00775DA8">
              <w:rPr>
                <w:sz w:val="22"/>
                <w:szCs w:val="22"/>
              </w:rPr>
              <w:lastRenderedPageBreak/>
              <w:t>e-pošta:</w:t>
            </w:r>
          </w:p>
          <w:p w14:paraId="1F6F5410" w14:textId="77777777" w:rsidR="00DF0959" w:rsidRPr="00775DA8" w:rsidRDefault="00DF0959" w:rsidP="00AC7699">
            <w:pPr>
              <w:rPr>
                <w:sz w:val="22"/>
                <w:szCs w:val="22"/>
              </w:rPr>
            </w:pPr>
            <w:r w:rsidRPr="00775DA8">
              <w:rPr>
                <w:sz w:val="22"/>
                <w:szCs w:val="22"/>
              </w:rPr>
              <w:t>telefon:</w:t>
            </w:r>
          </w:p>
          <w:p w14:paraId="0CF8B558" w14:textId="77777777" w:rsidR="00DF0959" w:rsidRPr="00775DA8" w:rsidRDefault="00DF0959" w:rsidP="00AC7699">
            <w:pPr>
              <w:rPr>
                <w:b/>
                <w:sz w:val="22"/>
                <w:szCs w:val="22"/>
              </w:rPr>
            </w:pPr>
            <w:r w:rsidRPr="00775DA8">
              <w:rPr>
                <w:sz w:val="22"/>
                <w:szCs w:val="22"/>
              </w:rPr>
              <w:t>faks:</w:t>
            </w:r>
          </w:p>
        </w:tc>
      </w:tr>
    </w:tbl>
    <w:p w14:paraId="23A874E1" w14:textId="77777777" w:rsidR="00166CD6" w:rsidRDefault="00166CD6" w:rsidP="0036384A">
      <w:pPr>
        <w:widowControl/>
        <w:spacing w:line="259" w:lineRule="auto"/>
        <w:jc w:val="left"/>
        <w:rPr>
          <w:b/>
          <w:sz w:val="22"/>
          <w:szCs w:val="22"/>
        </w:rPr>
      </w:pPr>
    </w:p>
    <w:p w14:paraId="1098AF23" w14:textId="77777777" w:rsidR="00F61005" w:rsidRDefault="00F61005" w:rsidP="0036384A">
      <w:pPr>
        <w:widowControl/>
        <w:spacing w:line="259" w:lineRule="auto"/>
        <w:jc w:val="left"/>
        <w:rPr>
          <w:b/>
          <w:sz w:val="22"/>
          <w:szCs w:val="22"/>
        </w:rPr>
      </w:pPr>
    </w:p>
    <w:p w14:paraId="4C838B8F" w14:textId="77777777" w:rsidR="00F61005" w:rsidRPr="00985775" w:rsidRDefault="00F61005" w:rsidP="00F61005">
      <w:pPr>
        <w:overflowPunct w:val="0"/>
        <w:autoSpaceDE w:val="0"/>
        <w:autoSpaceDN w:val="0"/>
        <w:adjustRightInd w:val="0"/>
        <w:spacing w:after="0"/>
        <w:ind w:left="720"/>
        <w:jc w:val="center"/>
        <w:textAlignment w:val="baseline"/>
        <w:rPr>
          <w:rFonts w:cs="Arial"/>
          <w:b/>
          <w:sz w:val="22"/>
          <w:szCs w:val="22"/>
        </w:rPr>
      </w:pPr>
      <w:r w:rsidRPr="00985775">
        <w:rPr>
          <w:rFonts w:cs="Arial"/>
          <w:b/>
          <w:sz w:val="22"/>
          <w:szCs w:val="22"/>
        </w:rPr>
        <w:t>UVODNE DOLOČBE</w:t>
      </w:r>
    </w:p>
    <w:p w14:paraId="6D8DCF7A" w14:textId="77777777" w:rsidR="00F61005" w:rsidRPr="00985775" w:rsidRDefault="00F61005" w:rsidP="00F61005">
      <w:pPr>
        <w:numPr>
          <w:ilvl w:val="0"/>
          <w:numId w:val="26"/>
        </w:numPr>
        <w:overflowPunct w:val="0"/>
        <w:autoSpaceDE w:val="0"/>
        <w:autoSpaceDN w:val="0"/>
        <w:adjustRightInd w:val="0"/>
        <w:spacing w:after="0"/>
        <w:jc w:val="center"/>
        <w:textAlignment w:val="baseline"/>
        <w:rPr>
          <w:rFonts w:cs="Arial"/>
          <w:b/>
          <w:sz w:val="22"/>
          <w:szCs w:val="22"/>
        </w:rPr>
      </w:pPr>
      <w:r w:rsidRPr="00985775">
        <w:rPr>
          <w:rFonts w:cs="Arial"/>
          <w:b/>
          <w:sz w:val="22"/>
          <w:szCs w:val="22"/>
        </w:rPr>
        <w:t>člen</w:t>
      </w:r>
    </w:p>
    <w:p w14:paraId="745D760D" w14:textId="77777777" w:rsidR="00F61005" w:rsidRPr="00985775" w:rsidRDefault="00F61005" w:rsidP="00F61005">
      <w:pPr>
        <w:rPr>
          <w:rFonts w:cs="Arial"/>
          <w:sz w:val="22"/>
          <w:szCs w:val="22"/>
        </w:rPr>
      </w:pPr>
    </w:p>
    <w:p w14:paraId="4086BEF1" w14:textId="77777777" w:rsidR="00F61005" w:rsidRPr="00985775" w:rsidRDefault="00F61005" w:rsidP="00F61005">
      <w:pPr>
        <w:rPr>
          <w:rFonts w:cs="Arial"/>
          <w:sz w:val="22"/>
          <w:szCs w:val="22"/>
        </w:rPr>
      </w:pPr>
      <w:r>
        <w:rPr>
          <w:rFonts w:cs="Arial"/>
          <w:sz w:val="22"/>
          <w:szCs w:val="22"/>
        </w:rPr>
        <w:t>Pogodbeni stranki u</w:t>
      </w:r>
      <w:r w:rsidRPr="00985775">
        <w:rPr>
          <w:rFonts w:cs="Arial"/>
          <w:sz w:val="22"/>
          <w:szCs w:val="22"/>
        </w:rPr>
        <w:t xml:space="preserve">vodoma kot nesporno ugotavljata: </w:t>
      </w:r>
    </w:p>
    <w:p w14:paraId="0C5804E3" w14:textId="77777777" w:rsidR="00F61005" w:rsidRPr="00985775" w:rsidRDefault="00F61005" w:rsidP="00F61005">
      <w:pPr>
        <w:pStyle w:val="ListParagraph"/>
        <w:numPr>
          <w:ilvl w:val="0"/>
          <w:numId w:val="28"/>
        </w:numPr>
        <w:spacing w:after="0"/>
        <w:contextualSpacing w:val="0"/>
        <w:rPr>
          <w:rFonts w:cs="Arial"/>
          <w:sz w:val="22"/>
          <w:szCs w:val="22"/>
        </w:rPr>
      </w:pPr>
      <w:r w:rsidRPr="00985775">
        <w:rPr>
          <w:rFonts w:cs="Arial"/>
          <w:sz w:val="22"/>
          <w:szCs w:val="22"/>
        </w:rPr>
        <w:t xml:space="preserve">da je bil izvajalec na osnovi javnega </w:t>
      </w:r>
      <w:r w:rsidR="008642F9">
        <w:rPr>
          <w:rFonts w:cs="Arial"/>
          <w:sz w:val="22"/>
          <w:szCs w:val="22"/>
        </w:rPr>
        <w:t>naročila</w:t>
      </w:r>
      <w:r w:rsidRPr="00985775">
        <w:rPr>
          <w:rFonts w:cs="Arial"/>
          <w:sz w:val="22"/>
          <w:szCs w:val="22"/>
        </w:rPr>
        <w:t xml:space="preserve"> za oddajo javnega naročila, objavljenega na portalu javnih naročil št. ________/20</w:t>
      </w:r>
      <w:r w:rsidR="0062261C">
        <w:rPr>
          <w:rFonts w:cs="Arial"/>
          <w:sz w:val="22"/>
          <w:szCs w:val="22"/>
        </w:rPr>
        <w:t>20</w:t>
      </w:r>
      <w:r w:rsidRPr="00985775">
        <w:rPr>
          <w:rFonts w:cs="Arial"/>
          <w:sz w:val="22"/>
          <w:szCs w:val="22"/>
        </w:rPr>
        <w:t xml:space="preserve"> za »</w:t>
      </w:r>
      <w:r w:rsidR="00787F06">
        <w:rPr>
          <w:rFonts w:cs="Arial"/>
          <w:sz w:val="22"/>
          <w:szCs w:val="22"/>
        </w:rPr>
        <w:t>Analiza, n</w:t>
      </w:r>
      <w:r w:rsidRPr="00985775">
        <w:rPr>
          <w:rFonts w:cs="Arial"/>
          <w:sz w:val="22"/>
          <w:szCs w:val="22"/>
        </w:rPr>
        <w:t>ačrtovanje</w:t>
      </w:r>
      <w:r w:rsidR="00787F06">
        <w:rPr>
          <w:rFonts w:cs="Arial"/>
          <w:sz w:val="22"/>
          <w:szCs w:val="22"/>
        </w:rPr>
        <w:t xml:space="preserve"> in </w:t>
      </w:r>
      <w:r w:rsidRPr="00985775">
        <w:rPr>
          <w:rFonts w:cs="Arial"/>
          <w:sz w:val="22"/>
          <w:szCs w:val="22"/>
        </w:rPr>
        <w:t>zakup medijskega prostora za potrebe DUTB« (v nadaljevanju: predmet naročila) izbran kot najugodnejši ponudnik;</w:t>
      </w:r>
    </w:p>
    <w:p w14:paraId="27C02A12" w14:textId="77777777" w:rsidR="00F61005" w:rsidRPr="00985775" w:rsidRDefault="00F61005" w:rsidP="00F61005">
      <w:pPr>
        <w:pStyle w:val="ListParagraph"/>
        <w:numPr>
          <w:ilvl w:val="0"/>
          <w:numId w:val="28"/>
        </w:numPr>
        <w:spacing w:after="0"/>
        <w:ind w:left="714" w:hanging="357"/>
        <w:rPr>
          <w:rFonts w:cs="Arial"/>
          <w:sz w:val="22"/>
          <w:szCs w:val="22"/>
        </w:rPr>
      </w:pPr>
      <w:r w:rsidRPr="00985775">
        <w:rPr>
          <w:rFonts w:cs="Arial"/>
          <w:sz w:val="22"/>
          <w:szCs w:val="22"/>
        </w:rPr>
        <w:t xml:space="preserve">da se ta </w:t>
      </w:r>
      <w:r>
        <w:rPr>
          <w:rFonts w:cs="Arial"/>
          <w:sz w:val="22"/>
          <w:szCs w:val="22"/>
        </w:rPr>
        <w:t>pogodba</w:t>
      </w:r>
      <w:r w:rsidRPr="00985775">
        <w:rPr>
          <w:rFonts w:cs="Arial"/>
          <w:sz w:val="22"/>
          <w:szCs w:val="22"/>
        </w:rPr>
        <w:t xml:space="preserve"> sklepa z namenom natančnejše določitve pravic in obveznosti </w:t>
      </w:r>
      <w:r>
        <w:rPr>
          <w:rFonts w:cs="Arial"/>
          <w:sz w:val="22"/>
          <w:szCs w:val="22"/>
        </w:rPr>
        <w:t xml:space="preserve">pogodbenih </w:t>
      </w:r>
      <w:r w:rsidRPr="00985775">
        <w:rPr>
          <w:rFonts w:cs="Arial"/>
          <w:sz w:val="22"/>
          <w:szCs w:val="22"/>
        </w:rPr>
        <w:t>strank;</w:t>
      </w:r>
    </w:p>
    <w:p w14:paraId="121AB175" w14:textId="77777777" w:rsidR="00F61005" w:rsidRPr="00985775" w:rsidRDefault="00F61005" w:rsidP="00F61005">
      <w:pPr>
        <w:widowControl/>
        <w:numPr>
          <w:ilvl w:val="0"/>
          <w:numId w:val="28"/>
        </w:numPr>
        <w:spacing w:after="0"/>
        <w:rPr>
          <w:rFonts w:cs="Arial"/>
          <w:sz w:val="22"/>
          <w:szCs w:val="22"/>
        </w:rPr>
      </w:pPr>
      <w:r w:rsidRPr="00985775">
        <w:rPr>
          <w:rFonts w:cs="Arial"/>
          <w:sz w:val="22"/>
          <w:szCs w:val="22"/>
        </w:rPr>
        <w:t>da sta razpisna dokumentacija in ponudbena dokumentacija kot prilogi sestavni del te</w:t>
      </w:r>
      <w:r>
        <w:rPr>
          <w:rFonts w:cs="Arial"/>
          <w:sz w:val="22"/>
          <w:szCs w:val="22"/>
        </w:rPr>
        <w:t xml:space="preserve"> pogodbe</w:t>
      </w:r>
      <w:r w:rsidRPr="00985775">
        <w:rPr>
          <w:rFonts w:cs="Arial"/>
          <w:sz w:val="22"/>
          <w:szCs w:val="22"/>
        </w:rPr>
        <w:t>.</w:t>
      </w:r>
    </w:p>
    <w:p w14:paraId="2516A2D5" w14:textId="77777777" w:rsidR="00F61005" w:rsidRPr="00985775" w:rsidRDefault="00F61005" w:rsidP="00F61005">
      <w:pPr>
        <w:autoSpaceDE w:val="0"/>
        <w:autoSpaceDN w:val="0"/>
        <w:adjustRightInd w:val="0"/>
        <w:spacing w:after="0"/>
        <w:rPr>
          <w:rFonts w:cs="Arial"/>
          <w:sz w:val="22"/>
          <w:szCs w:val="22"/>
        </w:rPr>
      </w:pPr>
    </w:p>
    <w:p w14:paraId="70718A3C" w14:textId="77777777" w:rsidR="00F61005" w:rsidRPr="00985775" w:rsidRDefault="00F61005" w:rsidP="00F61005">
      <w:pPr>
        <w:autoSpaceDE w:val="0"/>
        <w:autoSpaceDN w:val="0"/>
        <w:adjustRightInd w:val="0"/>
        <w:spacing w:after="0"/>
        <w:jc w:val="center"/>
        <w:rPr>
          <w:rFonts w:cs="Arial"/>
          <w:b/>
          <w:sz w:val="22"/>
          <w:szCs w:val="22"/>
        </w:rPr>
      </w:pPr>
      <w:r w:rsidRPr="00787F06">
        <w:rPr>
          <w:rFonts w:cs="Arial"/>
          <w:b/>
          <w:sz w:val="22"/>
          <w:szCs w:val="22"/>
        </w:rPr>
        <w:t>PREDMET POGODBE</w:t>
      </w:r>
    </w:p>
    <w:p w14:paraId="4ED11D3A" w14:textId="77777777" w:rsidR="00F61005" w:rsidRPr="00985775" w:rsidRDefault="00F61005" w:rsidP="00F61005">
      <w:pPr>
        <w:numPr>
          <w:ilvl w:val="0"/>
          <w:numId w:val="26"/>
        </w:numPr>
        <w:overflowPunct w:val="0"/>
        <w:autoSpaceDE w:val="0"/>
        <w:autoSpaceDN w:val="0"/>
        <w:adjustRightInd w:val="0"/>
        <w:spacing w:after="0"/>
        <w:jc w:val="center"/>
        <w:textAlignment w:val="baseline"/>
        <w:rPr>
          <w:rFonts w:cs="Arial"/>
          <w:b/>
          <w:sz w:val="22"/>
          <w:szCs w:val="22"/>
        </w:rPr>
      </w:pPr>
      <w:r w:rsidRPr="00985775">
        <w:rPr>
          <w:rFonts w:cs="Arial"/>
          <w:b/>
          <w:sz w:val="22"/>
          <w:szCs w:val="22"/>
        </w:rPr>
        <w:t>člen</w:t>
      </w:r>
    </w:p>
    <w:p w14:paraId="475B169B" w14:textId="77777777" w:rsidR="00F61005" w:rsidRPr="00985775" w:rsidRDefault="00F61005" w:rsidP="00F61005">
      <w:pPr>
        <w:autoSpaceDE w:val="0"/>
        <w:autoSpaceDN w:val="0"/>
        <w:adjustRightInd w:val="0"/>
        <w:spacing w:after="0"/>
        <w:rPr>
          <w:rFonts w:cs="Arial"/>
          <w:sz w:val="22"/>
          <w:szCs w:val="22"/>
        </w:rPr>
      </w:pPr>
    </w:p>
    <w:p w14:paraId="0C7F1EAA" w14:textId="77777777" w:rsidR="00F61005" w:rsidRPr="00985775" w:rsidRDefault="00F61005" w:rsidP="00F61005">
      <w:pPr>
        <w:autoSpaceDE w:val="0"/>
        <w:autoSpaceDN w:val="0"/>
        <w:adjustRightInd w:val="0"/>
        <w:rPr>
          <w:rFonts w:cs="Arial"/>
          <w:sz w:val="22"/>
          <w:szCs w:val="22"/>
        </w:rPr>
      </w:pPr>
      <w:r w:rsidRPr="00985775">
        <w:rPr>
          <w:rFonts w:cs="Arial"/>
          <w:sz w:val="22"/>
          <w:szCs w:val="22"/>
        </w:rPr>
        <w:lastRenderedPageBreak/>
        <w:t>Predmet te</w:t>
      </w:r>
      <w:r>
        <w:rPr>
          <w:rFonts w:cs="Arial"/>
          <w:sz w:val="22"/>
          <w:szCs w:val="22"/>
        </w:rPr>
        <w:t xml:space="preserve"> pogodbe</w:t>
      </w:r>
      <w:r w:rsidRPr="00985775">
        <w:rPr>
          <w:rFonts w:cs="Arial"/>
          <w:sz w:val="22"/>
          <w:szCs w:val="22"/>
        </w:rPr>
        <w:t xml:space="preserve"> je</w:t>
      </w:r>
      <w:r w:rsidR="00787F06">
        <w:rPr>
          <w:rFonts w:cs="Arial"/>
          <w:sz w:val="22"/>
          <w:szCs w:val="22"/>
        </w:rPr>
        <w:t xml:space="preserve"> analiza, n</w:t>
      </w:r>
      <w:r w:rsidR="00787F06" w:rsidRPr="00985775">
        <w:rPr>
          <w:rFonts w:cs="Arial"/>
          <w:sz w:val="22"/>
          <w:szCs w:val="22"/>
        </w:rPr>
        <w:t>ačrtovanje</w:t>
      </w:r>
      <w:r w:rsidR="00787F06">
        <w:rPr>
          <w:rFonts w:cs="Arial"/>
          <w:sz w:val="22"/>
          <w:szCs w:val="22"/>
        </w:rPr>
        <w:t xml:space="preserve"> in </w:t>
      </w:r>
      <w:r w:rsidR="00787F06" w:rsidRPr="00985775">
        <w:rPr>
          <w:rFonts w:cs="Arial"/>
          <w:sz w:val="22"/>
          <w:szCs w:val="22"/>
        </w:rPr>
        <w:t>zakup medijskega prostora za potrebe DUTB</w:t>
      </w:r>
      <w:r w:rsidR="00787F06">
        <w:rPr>
          <w:rFonts w:cs="Arial"/>
          <w:sz w:val="22"/>
          <w:szCs w:val="22"/>
        </w:rPr>
        <w:t xml:space="preserve">. Podrobnosti o predmetu naročila so razvidne iz Tehničnih specifikacij razpisne dokumentacije. </w:t>
      </w:r>
    </w:p>
    <w:p w14:paraId="03C817E2" w14:textId="77777777" w:rsidR="00F61005" w:rsidRPr="00985775" w:rsidRDefault="00F61005" w:rsidP="00F61005">
      <w:pPr>
        <w:spacing w:after="0"/>
        <w:rPr>
          <w:rFonts w:cs="Arial"/>
          <w:sz w:val="22"/>
          <w:szCs w:val="22"/>
        </w:rPr>
      </w:pPr>
      <w:r w:rsidRPr="00985775">
        <w:rPr>
          <w:rFonts w:cs="Arial"/>
          <w:sz w:val="22"/>
          <w:szCs w:val="22"/>
        </w:rPr>
        <w:t xml:space="preserve">Izvajalec ne bo imel izključne pravice za </w:t>
      </w:r>
      <w:r w:rsidR="00787F06" w:rsidRPr="00985775">
        <w:rPr>
          <w:rFonts w:cs="Arial"/>
          <w:sz w:val="22"/>
          <w:szCs w:val="22"/>
        </w:rPr>
        <w:t>analizo</w:t>
      </w:r>
      <w:r w:rsidR="00787F06">
        <w:rPr>
          <w:rFonts w:cs="Arial"/>
          <w:sz w:val="22"/>
          <w:szCs w:val="22"/>
        </w:rPr>
        <w:t>,</w:t>
      </w:r>
      <w:r w:rsidR="00787F06" w:rsidRPr="00985775">
        <w:rPr>
          <w:rFonts w:cs="Arial"/>
          <w:sz w:val="22"/>
          <w:szCs w:val="22"/>
        </w:rPr>
        <w:t xml:space="preserve"> </w:t>
      </w:r>
      <w:r w:rsidRPr="00985775">
        <w:rPr>
          <w:rFonts w:cs="Arial"/>
          <w:sz w:val="22"/>
          <w:szCs w:val="22"/>
        </w:rPr>
        <w:t>načrtovanje</w:t>
      </w:r>
      <w:r w:rsidR="00787F06">
        <w:rPr>
          <w:rFonts w:cs="Arial"/>
          <w:sz w:val="22"/>
          <w:szCs w:val="22"/>
        </w:rPr>
        <w:t xml:space="preserve"> in</w:t>
      </w:r>
      <w:r w:rsidRPr="00985775">
        <w:rPr>
          <w:rFonts w:cs="Arial"/>
          <w:sz w:val="22"/>
          <w:szCs w:val="22"/>
        </w:rPr>
        <w:t xml:space="preserve"> zakup medijskega prostora za potrebe DUTB.</w:t>
      </w:r>
    </w:p>
    <w:p w14:paraId="2E48EE74" w14:textId="77777777" w:rsidR="00F61005" w:rsidRPr="00985775" w:rsidRDefault="00F61005" w:rsidP="00F61005">
      <w:pPr>
        <w:autoSpaceDE w:val="0"/>
        <w:autoSpaceDN w:val="0"/>
        <w:adjustRightInd w:val="0"/>
        <w:spacing w:after="0"/>
        <w:rPr>
          <w:rFonts w:cs="Arial"/>
          <w:sz w:val="22"/>
          <w:szCs w:val="22"/>
        </w:rPr>
      </w:pPr>
    </w:p>
    <w:p w14:paraId="3EF09834" w14:textId="77777777" w:rsidR="00F61005" w:rsidRPr="00985775" w:rsidRDefault="00F61005" w:rsidP="00F61005">
      <w:pPr>
        <w:pStyle w:val="ListParagraph"/>
        <w:numPr>
          <w:ilvl w:val="0"/>
          <w:numId w:val="26"/>
        </w:numPr>
        <w:autoSpaceDE w:val="0"/>
        <w:autoSpaceDN w:val="0"/>
        <w:adjustRightInd w:val="0"/>
        <w:spacing w:after="0"/>
        <w:contextualSpacing w:val="0"/>
        <w:jc w:val="center"/>
        <w:rPr>
          <w:rFonts w:cs="Arial"/>
          <w:b/>
          <w:sz w:val="22"/>
          <w:szCs w:val="22"/>
        </w:rPr>
      </w:pPr>
      <w:r w:rsidRPr="00985775">
        <w:rPr>
          <w:rFonts w:cs="Arial"/>
          <w:b/>
          <w:sz w:val="22"/>
          <w:szCs w:val="22"/>
        </w:rPr>
        <w:t>člen</w:t>
      </w:r>
    </w:p>
    <w:p w14:paraId="2F0BE858" w14:textId="77777777" w:rsidR="00F61005" w:rsidRPr="00985775" w:rsidRDefault="00F61005" w:rsidP="00F61005">
      <w:pPr>
        <w:autoSpaceDE w:val="0"/>
        <w:autoSpaceDN w:val="0"/>
        <w:adjustRightInd w:val="0"/>
        <w:spacing w:after="0"/>
        <w:rPr>
          <w:rFonts w:cs="Arial"/>
          <w:sz w:val="22"/>
          <w:szCs w:val="22"/>
        </w:rPr>
      </w:pPr>
    </w:p>
    <w:p w14:paraId="76DD4F8F" w14:textId="77777777" w:rsidR="005F43D1" w:rsidRPr="000752C2" w:rsidRDefault="005F43D1" w:rsidP="005F43D1">
      <w:pPr>
        <w:spacing w:after="0"/>
        <w:rPr>
          <w:rFonts w:cs="Arial"/>
          <w:sz w:val="22"/>
          <w:szCs w:val="22"/>
        </w:rPr>
      </w:pPr>
      <w:r w:rsidRPr="000752C2">
        <w:rPr>
          <w:rFonts w:cs="Arial"/>
          <w:sz w:val="22"/>
          <w:szCs w:val="22"/>
        </w:rPr>
        <w:t>Naročnik bo storitve naročal sukcesivno v skladu s svojimi potrebami, saj zaradi narave svojega dela v danem trenutku ne more točno določiti količine konkretnih naročil</w:t>
      </w:r>
      <w:r>
        <w:rPr>
          <w:rFonts w:cs="Arial"/>
          <w:sz w:val="22"/>
          <w:szCs w:val="22"/>
        </w:rPr>
        <w:t xml:space="preserve"> analize, </w:t>
      </w:r>
      <w:r w:rsidRPr="000752C2">
        <w:rPr>
          <w:rFonts w:cs="Arial"/>
          <w:sz w:val="22"/>
          <w:szCs w:val="22"/>
        </w:rPr>
        <w:t xml:space="preserve"> načrtovanja in </w:t>
      </w:r>
      <w:r>
        <w:rPr>
          <w:rFonts w:cs="Arial"/>
          <w:sz w:val="22"/>
          <w:szCs w:val="22"/>
        </w:rPr>
        <w:t xml:space="preserve">zakupa medijskega prostora </w:t>
      </w:r>
      <w:r w:rsidRPr="000752C2">
        <w:rPr>
          <w:rFonts w:cs="Arial"/>
          <w:sz w:val="22"/>
          <w:szCs w:val="22"/>
        </w:rPr>
        <w:t>za potrebe DUTB.</w:t>
      </w:r>
    </w:p>
    <w:p w14:paraId="234207C1" w14:textId="77777777" w:rsidR="00F61005" w:rsidRPr="00985775" w:rsidRDefault="00F61005" w:rsidP="00F61005">
      <w:pPr>
        <w:autoSpaceDE w:val="0"/>
        <w:autoSpaceDN w:val="0"/>
        <w:adjustRightInd w:val="0"/>
        <w:spacing w:after="0"/>
        <w:rPr>
          <w:sz w:val="22"/>
          <w:szCs w:val="22"/>
        </w:rPr>
      </w:pPr>
    </w:p>
    <w:p w14:paraId="373032AF" w14:textId="77777777" w:rsidR="00F61005" w:rsidRPr="00985775" w:rsidRDefault="00F61005" w:rsidP="00F61005">
      <w:pPr>
        <w:spacing w:after="0"/>
        <w:rPr>
          <w:sz w:val="22"/>
          <w:szCs w:val="22"/>
        </w:rPr>
      </w:pPr>
      <w:r w:rsidRPr="00CA2D2C">
        <w:rPr>
          <w:sz w:val="22"/>
          <w:szCs w:val="22"/>
        </w:rPr>
        <w:t xml:space="preserve">Za morebitne dodatne storitve in posebne oblike zakupa medijskega prostora </w:t>
      </w:r>
      <w:r w:rsidRPr="00CA2D2C">
        <w:rPr>
          <w:sz w:val="22"/>
          <w:szCs w:val="22"/>
        </w:rPr>
        <w:t>(oglaševanje na dogodkih ipd.), ki niso natančno specificirane v razpisni dokumentaciji, je izvajalec dolžan naročniku predložiti ponudbo oz. obračunati storitev, ki ne sme odstopati od urnih postavk</w:t>
      </w:r>
      <w:r w:rsidR="005277EF" w:rsidRPr="00CA2D2C">
        <w:rPr>
          <w:sz w:val="22"/>
          <w:szCs w:val="22"/>
        </w:rPr>
        <w:t xml:space="preserve"> in popustov</w:t>
      </w:r>
      <w:r w:rsidRPr="00CA2D2C">
        <w:rPr>
          <w:sz w:val="22"/>
          <w:szCs w:val="22"/>
        </w:rPr>
        <w:t xml:space="preserve"> iz ponudbenega predračuna oz. tržnih cen.</w:t>
      </w:r>
      <w:r w:rsidR="00D40FA2">
        <w:rPr>
          <w:sz w:val="22"/>
          <w:szCs w:val="22"/>
        </w:rPr>
        <w:t xml:space="preserve"> </w:t>
      </w:r>
    </w:p>
    <w:p w14:paraId="4F15268F" w14:textId="77777777" w:rsidR="00F61005" w:rsidRPr="00985775" w:rsidRDefault="00F61005" w:rsidP="00F61005">
      <w:pPr>
        <w:autoSpaceDE w:val="0"/>
        <w:autoSpaceDN w:val="0"/>
        <w:adjustRightInd w:val="0"/>
        <w:spacing w:after="0"/>
        <w:rPr>
          <w:sz w:val="22"/>
          <w:szCs w:val="22"/>
        </w:rPr>
      </w:pPr>
    </w:p>
    <w:p w14:paraId="7975249F" w14:textId="77777777" w:rsidR="00F61005" w:rsidRPr="00985775" w:rsidRDefault="00F61005" w:rsidP="00F61005">
      <w:pPr>
        <w:autoSpaceDE w:val="0"/>
        <w:autoSpaceDN w:val="0"/>
        <w:adjustRightInd w:val="0"/>
        <w:spacing w:after="0"/>
        <w:jc w:val="center"/>
        <w:rPr>
          <w:b/>
          <w:sz w:val="22"/>
          <w:szCs w:val="22"/>
        </w:rPr>
      </w:pPr>
      <w:r w:rsidRPr="00985775">
        <w:rPr>
          <w:b/>
          <w:sz w:val="22"/>
          <w:szCs w:val="22"/>
        </w:rPr>
        <w:t>CENA IN PLAČILO</w:t>
      </w:r>
    </w:p>
    <w:p w14:paraId="1E0ADE73" w14:textId="77777777" w:rsidR="00F61005" w:rsidRPr="00990B8C" w:rsidRDefault="00F61005" w:rsidP="00F61005">
      <w:pPr>
        <w:numPr>
          <w:ilvl w:val="0"/>
          <w:numId w:val="26"/>
        </w:numPr>
        <w:overflowPunct w:val="0"/>
        <w:autoSpaceDE w:val="0"/>
        <w:autoSpaceDN w:val="0"/>
        <w:adjustRightInd w:val="0"/>
        <w:spacing w:after="0"/>
        <w:jc w:val="center"/>
        <w:textAlignment w:val="baseline"/>
        <w:rPr>
          <w:b/>
          <w:sz w:val="22"/>
          <w:szCs w:val="22"/>
        </w:rPr>
      </w:pPr>
      <w:r w:rsidRPr="00990B8C">
        <w:rPr>
          <w:b/>
          <w:sz w:val="22"/>
          <w:szCs w:val="22"/>
        </w:rPr>
        <w:t>člen</w:t>
      </w:r>
    </w:p>
    <w:p w14:paraId="2204B0D4" w14:textId="77777777" w:rsidR="00F61005" w:rsidRPr="00990B8C" w:rsidRDefault="00F61005" w:rsidP="00F61005">
      <w:pPr>
        <w:autoSpaceDE w:val="0"/>
        <w:autoSpaceDN w:val="0"/>
        <w:adjustRightInd w:val="0"/>
        <w:spacing w:after="0"/>
        <w:rPr>
          <w:sz w:val="22"/>
          <w:szCs w:val="22"/>
        </w:rPr>
      </w:pPr>
    </w:p>
    <w:p w14:paraId="290080B2" w14:textId="77777777" w:rsidR="009D72F8" w:rsidRPr="009D72F8" w:rsidRDefault="009D72F8" w:rsidP="009D72F8">
      <w:pPr>
        <w:rPr>
          <w:sz w:val="22"/>
          <w:szCs w:val="22"/>
        </w:rPr>
      </w:pPr>
      <w:r w:rsidRPr="00990B8C">
        <w:rPr>
          <w:sz w:val="22"/>
          <w:szCs w:val="22"/>
        </w:rPr>
        <w:t>Izvajalec se zavezuje, da bo opravljena dela po tej pogodbi zaračunaval po cenah, razvidnih iz Excelovega dokumenta – Ponudbeni predračun, ki je sestavni del te pogodbe.</w:t>
      </w:r>
      <w:r w:rsidRPr="009D72F8">
        <w:rPr>
          <w:sz w:val="22"/>
          <w:szCs w:val="22"/>
        </w:rPr>
        <w:t xml:space="preserve"> </w:t>
      </w:r>
    </w:p>
    <w:p w14:paraId="1355F1AD" w14:textId="77777777" w:rsidR="00F61005" w:rsidRPr="00985775" w:rsidRDefault="00F61005" w:rsidP="00F61005">
      <w:pPr>
        <w:spacing w:after="0"/>
        <w:rPr>
          <w:sz w:val="22"/>
          <w:szCs w:val="22"/>
        </w:rPr>
      </w:pPr>
    </w:p>
    <w:p w14:paraId="6325387C" w14:textId="77777777" w:rsidR="009D72F8" w:rsidRPr="009D72F8" w:rsidRDefault="00F61005" w:rsidP="009D72F8">
      <w:pPr>
        <w:spacing w:after="0"/>
        <w:rPr>
          <w:sz w:val="22"/>
          <w:szCs w:val="22"/>
        </w:rPr>
      </w:pPr>
      <w:r w:rsidRPr="00985775">
        <w:rPr>
          <w:sz w:val="22"/>
          <w:szCs w:val="22"/>
        </w:rPr>
        <w:lastRenderedPageBreak/>
        <w:t>Provizij</w:t>
      </w:r>
      <w:r w:rsidR="009D72F8">
        <w:rPr>
          <w:sz w:val="22"/>
          <w:szCs w:val="22"/>
        </w:rPr>
        <w:t>e</w:t>
      </w:r>
      <w:r w:rsidRPr="00985775">
        <w:rPr>
          <w:sz w:val="22"/>
          <w:szCs w:val="22"/>
        </w:rPr>
        <w:t xml:space="preserve"> in urn</w:t>
      </w:r>
      <w:r w:rsidR="009D72F8">
        <w:rPr>
          <w:sz w:val="22"/>
          <w:szCs w:val="22"/>
        </w:rPr>
        <w:t>e</w:t>
      </w:r>
      <w:r w:rsidRPr="00985775">
        <w:rPr>
          <w:sz w:val="22"/>
          <w:szCs w:val="22"/>
        </w:rPr>
        <w:t xml:space="preserve"> postavk</w:t>
      </w:r>
      <w:r w:rsidR="009D72F8">
        <w:rPr>
          <w:sz w:val="22"/>
          <w:szCs w:val="22"/>
        </w:rPr>
        <w:t>e</w:t>
      </w:r>
      <w:r w:rsidRPr="00985775">
        <w:rPr>
          <w:sz w:val="22"/>
          <w:szCs w:val="22"/>
        </w:rPr>
        <w:t xml:space="preserve"> ki j</w:t>
      </w:r>
      <w:r w:rsidR="009D72F8">
        <w:rPr>
          <w:sz w:val="22"/>
          <w:szCs w:val="22"/>
        </w:rPr>
        <w:t>ih</w:t>
      </w:r>
      <w:r w:rsidRPr="00985775">
        <w:rPr>
          <w:sz w:val="22"/>
          <w:szCs w:val="22"/>
        </w:rPr>
        <w:t xml:space="preserve"> ponuja izvajalec, s</w:t>
      </w:r>
      <w:r w:rsidR="009D72F8">
        <w:rPr>
          <w:sz w:val="22"/>
          <w:szCs w:val="22"/>
        </w:rPr>
        <w:t>o</w:t>
      </w:r>
      <w:r w:rsidRPr="00985775">
        <w:rPr>
          <w:sz w:val="22"/>
          <w:szCs w:val="22"/>
        </w:rPr>
        <w:t xml:space="preserve"> v času veljavnosti te</w:t>
      </w:r>
      <w:r w:rsidR="00D24DE0">
        <w:rPr>
          <w:sz w:val="22"/>
          <w:szCs w:val="22"/>
        </w:rPr>
        <w:t xml:space="preserve"> pogodbe</w:t>
      </w:r>
      <w:r w:rsidRPr="00985775">
        <w:rPr>
          <w:sz w:val="22"/>
          <w:szCs w:val="22"/>
        </w:rPr>
        <w:t xml:space="preserve"> fiksn</w:t>
      </w:r>
      <w:r w:rsidR="009D72F8">
        <w:rPr>
          <w:sz w:val="22"/>
          <w:szCs w:val="22"/>
        </w:rPr>
        <w:t>e</w:t>
      </w:r>
      <w:r w:rsidRPr="00985775">
        <w:rPr>
          <w:sz w:val="22"/>
          <w:szCs w:val="22"/>
        </w:rPr>
        <w:t xml:space="preserve"> in se ne spreminja</w:t>
      </w:r>
      <w:r w:rsidR="009D72F8">
        <w:rPr>
          <w:sz w:val="22"/>
          <w:szCs w:val="22"/>
        </w:rPr>
        <w:t xml:space="preserve">jo, v njih so </w:t>
      </w:r>
      <w:r w:rsidR="009D72F8" w:rsidRPr="009D72F8">
        <w:rPr>
          <w:sz w:val="22"/>
          <w:szCs w:val="22"/>
        </w:rPr>
        <w:t xml:space="preserve">zajeti </w:t>
      </w:r>
      <w:r w:rsidR="009D72F8">
        <w:rPr>
          <w:sz w:val="22"/>
          <w:szCs w:val="22"/>
        </w:rPr>
        <w:t xml:space="preserve">tudi </w:t>
      </w:r>
      <w:r w:rsidR="009D72F8" w:rsidRPr="009D72F8">
        <w:rPr>
          <w:sz w:val="22"/>
          <w:szCs w:val="22"/>
        </w:rPr>
        <w:t xml:space="preserve">vsi stroški, ki bi jih izvajalec imel v zvezi z izvedbo predmeta tega naročila. </w:t>
      </w:r>
    </w:p>
    <w:p w14:paraId="25F4E78E" w14:textId="77777777" w:rsidR="00F61005" w:rsidRPr="00985775" w:rsidRDefault="00F61005" w:rsidP="009D72F8">
      <w:pPr>
        <w:spacing w:after="0"/>
        <w:rPr>
          <w:sz w:val="22"/>
          <w:szCs w:val="22"/>
        </w:rPr>
      </w:pPr>
    </w:p>
    <w:p w14:paraId="3F640BC0" w14:textId="77777777" w:rsidR="00F61005" w:rsidRPr="00985775" w:rsidRDefault="00F61005" w:rsidP="00F61005">
      <w:pPr>
        <w:spacing w:after="0"/>
        <w:rPr>
          <w:sz w:val="22"/>
          <w:szCs w:val="22"/>
        </w:rPr>
      </w:pPr>
      <w:r w:rsidRPr="00985775">
        <w:rPr>
          <w:sz w:val="22"/>
          <w:szCs w:val="22"/>
        </w:rPr>
        <w:t xml:space="preserve">Naročnik bo izvedene storitve plačeval mesečno, po dejansko izvedenih storitvah.  </w:t>
      </w:r>
    </w:p>
    <w:p w14:paraId="7C23A46E" w14:textId="77777777" w:rsidR="00F61005" w:rsidRPr="00985775" w:rsidRDefault="00F61005" w:rsidP="00F61005">
      <w:pPr>
        <w:spacing w:after="0"/>
        <w:rPr>
          <w:sz w:val="22"/>
          <w:szCs w:val="22"/>
        </w:rPr>
      </w:pPr>
    </w:p>
    <w:p w14:paraId="7E680E70" w14:textId="77777777" w:rsidR="00F61005" w:rsidRPr="00985775" w:rsidRDefault="00F61005" w:rsidP="00F61005">
      <w:pPr>
        <w:numPr>
          <w:ilvl w:val="0"/>
          <w:numId w:val="26"/>
        </w:numPr>
        <w:spacing w:after="0"/>
        <w:jc w:val="center"/>
        <w:rPr>
          <w:b/>
          <w:sz w:val="22"/>
          <w:szCs w:val="22"/>
        </w:rPr>
      </w:pPr>
      <w:r w:rsidRPr="00985775">
        <w:rPr>
          <w:b/>
          <w:sz w:val="22"/>
          <w:szCs w:val="22"/>
        </w:rPr>
        <w:t>člen</w:t>
      </w:r>
    </w:p>
    <w:p w14:paraId="78FECFE7" w14:textId="77777777" w:rsidR="00F61005" w:rsidRPr="00985775" w:rsidRDefault="00F61005" w:rsidP="00F61005">
      <w:pPr>
        <w:spacing w:after="0"/>
        <w:rPr>
          <w:sz w:val="22"/>
          <w:szCs w:val="22"/>
        </w:rPr>
      </w:pPr>
    </w:p>
    <w:p w14:paraId="627ABC70" w14:textId="77777777" w:rsidR="00F61005" w:rsidRPr="00985775" w:rsidRDefault="00F61005" w:rsidP="00F61005">
      <w:pPr>
        <w:spacing w:after="0"/>
        <w:rPr>
          <w:sz w:val="22"/>
          <w:szCs w:val="22"/>
        </w:rPr>
      </w:pPr>
      <w:r w:rsidRPr="00985775">
        <w:rPr>
          <w:sz w:val="22"/>
          <w:szCs w:val="22"/>
        </w:rPr>
        <w:t>Izvajalec bo naročniku izstavil račun za v predhodnem mesecu opravljene storitve najpozneje 10. dan tekočega meseca, pri čemer mora biti obvezna sestavina vsakega izstavljenega računa specifikacija oz.</w:t>
      </w:r>
      <w:r w:rsidR="005274F1">
        <w:rPr>
          <w:sz w:val="22"/>
          <w:szCs w:val="22"/>
        </w:rPr>
        <w:t xml:space="preserve"> </w:t>
      </w:r>
      <w:r w:rsidRPr="00985775">
        <w:rPr>
          <w:sz w:val="22"/>
          <w:szCs w:val="22"/>
        </w:rPr>
        <w:t>mesečno poročilo opravljenih aktivnosti oz. storitev; zneski morajo biti prikazani posebej po številu opravljenih ur, ceni medijskega zakupa</w:t>
      </w:r>
      <w:r w:rsidR="005277EF">
        <w:rPr>
          <w:sz w:val="22"/>
          <w:szCs w:val="22"/>
        </w:rPr>
        <w:t xml:space="preserve"> (osnovna cena podana s strani medija ter ločeno prikazan še dosežem popust izvajalca) za vsak medij posebej</w:t>
      </w:r>
      <w:r w:rsidRPr="00985775">
        <w:rPr>
          <w:sz w:val="22"/>
          <w:szCs w:val="22"/>
        </w:rPr>
        <w:t xml:space="preserve"> in vrednosti provizije glede na zakup medijskega prostora. </w:t>
      </w:r>
    </w:p>
    <w:p w14:paraId="199C07B5" w14:textId="77777777" w:rsidR="00F61005" w:rsidRPr="00985775" w:rsidRDefault="00F61005" w:rsidP="00F61005">
      <w:pPr>
        <w:spacing w:after="0"/>
        <w:rPr>
          <w:sz w:val="22"/>
          <w:szCs w:val="22"/>
        </w:rPr>
      </w:pPr>
    </w:p>
    <w:p w14:paraId="11E05744" w14:textId="77777777" w:rsidR="00F61005" w:rsidRPr="00985775" w:rsidRDefault="00F61005" w:rsidP="00F61005">
      <w:pPr>
        <w:spacing w:after="0"/>
        <w:rPr>
          <w:sz w:val="22"/>
          <w:szCs w:val="22"/>
        </w:rPr>
      </w:pPr>
      <w:r w:rsidRPr="00985775">
        <w:rPr>
          <w:sz w:val="22"/>
          <w:szCs w:val="22"/>
        </w:rPr>
        <w:t>Naročnik bo vsebinsko pravilen račun plačal v roku 30 dni od prejema, na izvajalčev transakcijski račun številka _____________________, odprt pri ____________.</w:t>
      </w:r>
    </w:p>
    <w:p w14:paraId="66807B21" w14:textId="77777777" w:rsidR="00F61005" w:rsidRPr="00985775" w:rsidRDefault="00F61005" w:rsidP="00F61005">
      <w:pPr>
        <w:spacing w:after="0"/>
        <w:rPr>
          <w:sz w:val="22"/>
          <w:szCs w:val="22"/>
        </w:rPr>
      </w:pPr>
    </w:p>
    <w:p w14:paraId="6A00A05D" w14:textId="77777777" w:rsidR="00F61005" w:rsidRPr="00985775" w:rsidRDefault="00F61005" w:rsidP="00F61005">
      <w:pPr>
        <w:spacing w:after="0"/>
        <w:rPr>
          <w:sz w:val="22"/>
          <w:szCs w:val="22"/>
        </w:rPr>
      </w:pPr>
      <w:r w:rsidRPr="00985775">
        <w:rPr>
          <w:sz w:val="22"/>
          <w:szCs w:val="22"/>
        </w:rPr>
        <w:t xml:space="preserve">Na računu mora biti navedena številka </w:t>
      </w:r>
      <w:r w:rsidR="00D24DE0">
        <w:rPr>
          <w:sz w:val="22"/>
          <w:szCs w:val="22"/>
        </w:rPr>
        <w:t>pogodbe</w:t>
      </w:r>
      <w:r w:rsidRPr="00985775">
        <w:rPr>
          <w:sz w:val="22"/>
          <w:szCs w:val="22"/>
        </w:rPr>
        <w:t xml:space="preserve"> na podlagi katerega se plačilo izvaja. </w:t>
      </w:r>
    </w:p>
    <w:p w14:paraId="351507E5" w14:textId="77777777" w:rsidR="00F61005" w:rsidRPr="00985775" w:rsidRDefault="00F61005" w:rsidP="00F61005">
      <w:pPr>
        <w:spacing w:after="0"/>
        <w:rPr>
          <w:rFonts w:cs="Arial"/>
          <w:sz w:val="22"/>
          <w:szCs w:val="22"/>
        </w:rPr>
      </w:pPr>
    </w:p>
    <w:p w14:paraId="02DCBC8E" w14:textId="77777777" w:rsidR="00F61005" w:rsidRPr="00985775" w:rsidRDefault="00F61005" w:rsidP="00F61005">
      <w:pPr>
        <w:spacing w:after="0"/>
        <w:jc w:val="center"/>
        <w:rPr>
          <w:rFonts w:cs="Arial"/>
          <w:b/>
          <w:sz w:val="22"/>
          <w:szCs w:val="22"/>
        </w:rPr>
      </w:pPr>
      <w:r w:rsidRPr="00985775">
        <w:rPr>
          <w:rFonts w:cs="Arial"/>
          <w:b/>
          <w:sz w:val="22"/>
          <w:szCs w:val="22"/>
        </w:rPr>
        <w:t>OBVEZNOSTI IZVAJALCA</w:t>
      </w:r>
    </w:p>
    <w:p w14:paraId="693A3753"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79695DA4" w14:textId="77777777" w:rsidR="00F61005" w:rsidRPr="00985775" w:rsidRDefault="00F61005" w:rsidP="00F61005">
      <w:pPr>
        <w:spacing w:after="0"/>
        <w:rPr>
          <w:rFonts w:cs="Arial"/>
          <w:b/>
          <w:sz w:val="22"/>
          <w:szCs w:val="22"/>
        </w:rPr>
      </w:pPr>
    </w:p>
    <w:p w14:paraId="5A3A6266" w14:textId="77777777" w:rsidR="00F61005" w:rsidRPr="00985775" w:rsidRDefault="00F61005" w:rsidP="00F61005">
      <w:pPr>
        <w:spacing w:after="0"/>
        <w:rPr>
          <w:sz w:val="22"/>
          <w:szCs w:val="22"/>
        </w:rPr>
      </w:pPr>
      <w:r w:rsidRPr="00985775">
        <w:rPr>
          <w:sz w:val="22"/>
          <w:szCs w:val="22"/>
        </w:rPr>
        <w:t>Izvajalec se obvezuje, da bo:</w:t>
      </w:r>
    </w:p>
    <w:p w14:paraId="0CDDCCC8" w14:textId="77777777" w:rsidR="00F61005" w:rsidRPr="00985775" w:rsidRDefault="00F61005" w:rsidP="00F61005">
      <w:pPr>
        <w:pStyle w:val="ListParagraph"/>
        <w:numPr>
          <w:ilvl w:val="0"/>
          <w:numId w:val="30"/>
        </w:numPr>
        <w:spacing w:after="0"/>
        <w:rPr>
          <w:sz w:val="22"/>
          <w:szCs w:val="22"/>
        </w:rPr>
      </w:pPr>
      <w:r w:rsidRPr="00985775">
        <w:rPr>
          <w:sz w:val="22"/>
          <w:szCs w:val="22"/>
        </w:rPr>
        <w:t>izvajal storitve po te</w:t>
      </w:r>
      <w:r w:rsidR="00D24DE0">
        <w:rPr>
          <w:sz w:val="22"/>
          <w:szCs w:val="22"/>
        </w:rPr>
        <w:t xml:space="preserve">j pogodbi </w:t>
      </w:r>
      <w:r w:rsidRPr="00985775">
        <w:rPr>
          <w:sz w:val="22"/>
          <w:szCs w:val="22"/>
        </w:rPr>
        <w:t>s skrbnostjo dobrega strokovnjaka,</w:t>
      </w:r>
    </w:p>
    <w:p w14:paraId="3405D372" w14:textId="77777777" w:rsidR="00F61005" w:rsidRPr="00985775" w:rsidRDefault="00F61005" w:rsidP="00F61005">
      <w:pPr>
        <w:pStyle w:val="ListParagraph"/>
        <w:numPr>
          <w:ilvl w:val="0"/>
          <w:numId w:val="30"/>
        </w:numPr>
        <w:spacing w:after="0"/>
        <w:rPr>
          <w:sz w:val="22"/>
          <w:szCs w:val="22"/>
        </w:rPr>
      </w:pPr>
      <w:r w:rsidRPr="00985775">
        <w:rPr>
          <w:sz w:val="22"/>
          <w:szCs w:val="22"/>
        </w:rPr>
        <w:t>zagotavljal strokovno in pravočasno izvedbo predmeta tega naročila s strokovno usposobljenim kadrom in delovnimi sredstvi,</w:t>
      </w:r>
    </w:p>
    <w:p w14:paraId="5E8D9E7E" w14:textId="77777777" w:rsidR="00F61005" w:rsidRDefault="00F61005" w:rsidP="00F61005">
      <w:pPr>
        <w:pStyle w:val="ListParagraph"/>
        <w:numPr>
          <w:ilvl w:val="0"/>
          <w:numId w:val="30"/>
        </w:numPr>
        <w:spacing w:after="0"/>
        <w:rPr>
          <w:sz w:val="22"/>
          <w:szCs w:val="22"/>
        </w:rPr>
      </w:pPr>
      <w:r w:rsidRPr="00985775">
        <w:rPr>
          <w:sz w:val="22"/>
          <w:szCs w:val="22"/>
        </w:rPr>
        <w:t>vse informacije naročnika varoval kot poslovno skrivnost tudi po prenehanju veljavnosti te</w:t>
      </w:r>
      <w:r>
        <w:rPr>
          <w:sz w:val="22"/>
          <w:szCs w:val="22"/>
        </w:rPr>
        <w:t xml:space="preserve"> pogodbe</w:t>
      </w:r>
      <w:r w:rsidRPr="00985775">
        <w:rPr>
          <w:sz w:val="22"/>
          <w:szCs w:val="22"/>
        </w:rPr>
        <w:t xml:space="preserve">, </w:t>
      </w:r>
    </w:p>
    <w:p w14:paraId="7A063F0E" w14:textId="77777777" w:rsidR="003610FD" w:rsidRPr="003610FD" w:rsidRDefault="003610FD" w:rsidP="003610FD">
      <w:pPr>
        <w:pStyle w:val="ListParagraph"/>
        <w:numPr>
          <w:ilvl w:val="0"/>
          <w:numId w:val="30"/>
        </w:numPr>
        <w:spacing w:after="0"/>
        <w:rPr>
          <w:sz w:val="22"/>
          <w:szCs w:val="22"/>
        </w:rPr>
      </w:pPr>
      <w:r w:rsidRPr="003610FD">
        <w:rPr>
          <w:sz w:val="22"/>
          <w:szCs w:val="22"/>
        </w:rPr>
        <w:t>mu je poznan načrt integritete DUTB v delu, ki se nanaša nanj,</w:t>
      </w:r>
    </w:p>
    <w:p w14:paraId="5CAE02E1" w14:textId="77777777" w:rsidR="00F61005" w:rsidRPr="00985775" w:rsidRDefault="00F61005" w:rsidP="00F61005">
      <w:pPr>
        <w:pStyle w:val="ListParagraph"/>
        <w:numPr>
          <w:ilvl w:val="0"/>
          <w:numId w:val="30"/>
        </w:numPr>
        <w:spacing w:after="0"/>
        <w:rPr>
          <w:sz w:val="22"/>
          <w:szCs w:val="22"/>
        </w:rPr>
      </w:pPr>
      <w:r w:rsidRPr="00985775">
        <w:rPr>
          <w:sz w:val="22"/>
          <w:szCs w:val="22"/>
        </w:rPr>
        <w:t>sodeloval s pooblaščenim predstavnikom naročnika ter ga sproti obveščal o vseh morebitnih spremembah izvajanja te</w:t>
      </w:r>
      <w:r w:rsidR="00D24DE0">
        <w:rPr>
          <w:sz w:val="22"/>
          <w:szCs w:val="22"/>
        </w:rPr>
        <w:t xml:space="preserve"> pogodbe</w:t>
      </w:r>
      <w:r w:rsidRPr="00985775">
        <w:rPr>
          <w:sz w:val="22"/>
          <w:szCs w:val="22"/>
        </w:rPr>
        <w:t xml:space="preserve"> ter mu sproti posredoval vse podatke, ki bi lahko kakorkoli vplivali na potek izvajanja te</w:t>
      </w:r>
      <w:r w:rsidR="00D24DE0">
        <w:rPr>
          <w:sz w:val="22"/>
          <w:szCs w:val="22"/>
        </w:rPr>
        <w:t xml:space="preserve"> pogodbe</w:t>
      </w:r>
      <w:r w:rsidRPr="00985775">
        <w:rPr>
          <w:sz w:val="22"/>
          <w:szCs w:val="22"/>
        </w:rPr>
        <w:t>,</w:t>
      </w:r>
    </w:p>
    <w:p w14:paraId="1AB16940" w14:textId="77777777" w:rsidR="00F61005" w:rsidRPr="00985775" w:rsidRDefault="00F61005" w:rsidP="00F61005">
      <w:pPr>
        <w:pStyle w:val="ListParagraph"/>
        <w:numPr>
          <w:ilvl w:val="0"/>
          <w:numId w:val="30"/>
        </w:numPr>
        <w:spacing w:after="0"/>
        <w:rPr>
          <w:sz w:val="22"/>
          <w:szCs w:val="22"/>
        </w:rPr>
      </w:pPr>
      <w:r w:rsidRPr="00985775">
        <w:rPr>
          <w:sz w:val="22"/>
          <w:szCs w:val="22"/>
        </w:rPr>
        <w:t>pri izvedbi predmeta tega naročila vedno ravnal v korist naročnika,</w:t>
      </w:r>
    </w:p>
    <w:p w14:paraId="231F8B3A" w14:textId="77777777" w:rsidR="00F61005" w:rsidRPr="00985775" w:rsidRDefault="00F61005" w:rsidP="00F61005">
      <w:pPr>
        <w:pStyle w:val="ListParagraph"/>
        <w:numPr>
          <w:ilvl w:val="0"/>
          <w:numId w:val="30"/>
        </w:numPr>
        <w:spacing w:after="0"/>
        <w:rPr>
          <w:sz w:val="22"/>
          <w:szCs w:val="22"/>
        </w:rPr>
      </w:pPr>
      <w:r w:rsidRPr="00985775">
        <w:rPr>
          <w:sz w:val="22"/>
          <w:szCs w:val="22"/>
        </w:rPr>
        <w:t>naročnika jasno in pisno obvestil o kakršnemkoli nasprotju interesov med interesi naročnika in interesi izvajalca ter naročniku predlagal sprejem potrebnih ukrepov za preprečitev nasprotja interesov.</w:t>
      </w:r>
    </w:p>
    <w:p w14:paraId="0C2CF4C8" w14:textId="77777777" w:rsidR="00F61005" w:rsidRDefault="00F61005" w:rsidP="00F61005">
      <w:pPr>
        <w:spacing w:after="0"/>
        <w:rPr>
          <w:rFonts w:cs="Arial"/>
          <w:sz w:val="22"/>
          <w:szCs w:val="22"/>
        </w:rPr>
      </w:pPr>
    </w:p>
    <w:p w14:paraId="33B765CA" w14:textId="77777777" w:rsidR="00F61005" w:rsidRPr="00985775" w:rsidRDefault="00F61005" w:rsidP="00F61005">
      <w:pPr>
        <w:spacing w:after="0"/>
        <w:jc w:val="center"/>
        <w:rPr>
          <w:rFonts w:cs="Arial"/>
          <w:b/>
          <w:sz w:val="22"/>
          <w:szCs w:val="22"/>
        </w:rPr>
      </w:pPr>
      <w:r w:rsidRPr="00985775">
        <w:rPr>
          <w:rFonts w:cs="Arial"/>
          <w:b/>
          <w:sz w:val="22"/>
          <w:szCs w:val="22"/>
        </w:rPr>
        <w:t>OBVEZNOSTI NAROČNIKA</w:t>
      </w:r>
    </w:p>
    <w:p w14:paraId="1DC8B4A7"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37C71BF9" w14:textId="77777777" w:rsidR="00F61005" w:rsidRPr="00985775" w:rsidRDefault="00F61005" w:rsidP="00F61005">
      <w:pPr>
        <w:spacing w:after="0"/>
        <w:rPr>
          <w:rFonts w:cs="Arial"/>
          <w:sz w:val="22"/>
          <w:szCs w:val="22"/>
        </w:rPr>
      </w:pPr>
    </w:p>
    <w:p w14:paraId="6C88E6DC" w14:textId="77777777" w:rsidR="00F61005" w:rsidRPr="00985775" w:rsidRDefault="00F61005" w:rsidP="00F61005">
      <w:pPr>
        <w:spacing w:after="0"/>
        <w:rPr>
          <w:sz w:val="22"/>
          <w:szCs w:val="22"/>
        </w:rPr>
      </w:pPr>
      <w:r w:rsidRPr="00985775">
        <w:rPr>
          <w:sz w:val="22"/>
          <w:szCs w:val="22"/>
        </w:rPr>
        <w:t>Naročnik je ves čas trajanja te</w:t>
      </w:r>
      <w:r w:rsidR="00D24DE0">
        <w:rPr>
          <w:sz w:val="22"/>
          <w:szCs w:val="22"/>
        </w:rPr>
        <w:t xml:space="preserve"> pogodbe</w:t>
      </w:r>
      <w:r w:rsidRPr="00985775">
        <w:rPr>
          <w:sz w:val="22"/>
          <w:szCs w:val="22"/>
        </w:rPr>
        <w:t xml:space="preserve"> dolžan sodelovati s pooblaščenim predstavnikom izvajalca in pravočasno izpolnjevati finančne obveznosti po te</w:t>
      </w:r>
      <w:r>
        <w:rPr>
          <w:sz w:val="22"/>
          <w:szCs w:val="22"/>
        </w:rPr>
        <w:t>j pogodbi</w:t>
      </w:r>
      <w:r w:rsidRPr="00985775">
        <w:rPr>
          <w:sz w:val="22"/>
          <w:szCs w:val="22"/>
        </w:rPr>
        <w:t>.</w:t>
      </w:r>
    </w:p>
    <w:p w14:paraId="3177A472" w14:textId="77777777" w:rsidR="00F61005" w:rsidRPr="00985775" w:rsidRDefault="00F61005" w:rsidP="00F61005">
      <w:pPr>
        <w:spacing w:after="0"/>
        <w:jc w:val="center"/>
        <w:rPr>
          <w:rFonts w:cs="Arial"/>
          <w:b/>
          <w:sz w:val="22"/>
          <w:szCs w:val="22"/>
        </w:rPr>
      </w:pPr>
      <w:r w:rsidRPr="00985775">
        <w:rPr>
          <w:rFonts w:cs="Arial"/>
          <w:b/>
          <w:sz w:val="22"/>
          <w:szCs w:val="22"/>
        </w:rPr>
        <w:t>ODDAJA POSAMIČNIH NAROČIL</w:t>
      </w:r>
    </w:p>
    <w:p w14:paraId="55EC6834"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696674F8" w14:textId="77777777" w:rsidR="00F61005" w:rsidRPr="00985775" w:rsidRDefault="00F61005" w:rsidP="00F61005">
      <w:pPr>
        <w:spacing w:after="0"/>
        <w:rPr>
          <w:rFonts w:cs="Arial"/>
          <w:sz w:val="22"/>
          <w:szCs w:val="22"/>
        </w:rPr>
      </w:pPr>
    </w:p>
    <w:p w14:paraId="5A396617" w14:textId="5CF4647B" w:rsidR="00C2772F" w:rsidRPr="00C2772F" w:rsidRDefault="00C2772F" w:rsidP="00C2772F">
      <w:pPr>
        <w:widowControl/>
        <w:spacing w:after="0"/>
        <w:rPr>
          <w:rFonts w:eastAsiaTheme="majorEastAsia" w:cstheme="majorBidi"/>
          <w:sz w:val="22"/>
          <w:szCs w:val="22"/>
        </w:rPr>
      </w:pPr>
      <w:r w:rsidRPr="00C2772F">
        <w:rPr>
          <w:rFonts w:eastAsiaTheme="majorEastAsia" w:cstheme="majorBidi"/>
          <w:sz w:val="22"/>
          <w:szCs w:val="22"/>
        </w:rPr>
        <w:t>Ob konkretni potrebi za načrtovanje, zakup in analizo medijskega prostora bo naročnik iz</w:t>
      </w:r>
      <w:r w:rsidR="00D12A80">
        <w:rPr>
          <w:rFonts w:eastAsiaTheme="majorEastAsia" w:cstheme="majorBidi"/>
          <w:sz w:val="22"/>
          <w:szCs w:val="22"/>
        </w:rPr>
        <w:t>vajalcu</w:t>
      </w:r>
      <w:r w:rsidRPr="00C2772F">
        <w:rPr>
          <w:rFonts w:eastAsiaTheme="majorEastAsia" w:cstheme="majorBidi"/>
          <w:sz w:val="22"/>
          <w:szCs w:val="22"/>
        </w:rPr>
        <w:t xml:space="preserve"> poslal povpraševanje za določeno storitev.</w:t>
      </w:r>
    </w:p>
    <w:p w14:paraId="670E6CD9" w14:textId="77777777" w:rsidR="00C2772F" w:rsidRPr="00C2772F" w:rsidRDefault="00C2772F" w:rsidP="00C2772F">
      <w:pPr>
        <w:widowControl/>
        <w:spacing w:after="0"/>
        <w:rPr>
          <w:rFonts w:eastAsiaTheme="majorEastAsia" w:cstheme="majorBidi"/>
          <w:sz w:val="22"/>
          <w:szCs w:val="22"/>
        </w:rPr>
      </w:pPr>
    </w:p>
    <w:p w14:paraId="18F80CC4" w14:textId="14A5B9B4" w:rsidR="00C2772F" w:rsidRDefault="00C2772F" w:rsidP="00C2772F">
      <w:pPr>
        <w:spacing w:after="0"/>
        <w:rPr>
          <w:rFonts w:cs="Arial"/>
          <w:sz w:val="22"/>
          <w:szCs w:val="22"/>
        </w:rPr>
      </w:pPr>
      <w:r w:rsidRPr="00C2772F">
        <w:rPr>
          <w:rFonts w:eastAsiaTheme="majorEastAsia" w:cstheme="majorBidi"/>
          <w:sz w:val="22"/>
          <w:szCs w:val="22"/>
        </w:rPr>
        <w:t xml:space="preserve">Komunikacija za konkretno naročilo bo potekala pisno, praviloma preko elektronske pošte, pri čemer bo naročnik opredelil način in rok oddaje ponudbe. </w:t>
      </w:r>
      <w:r w:rsidR="00D12A80">
        <w:rPr>
          <w:rFonts w:eastAsiaTheme="majorEastAsia" w:cstheme="majorBidi"/>
          <w:sz w:val="22"/>
          <w:szCs w:val="22"/>
        </w:rPr>
        <w:t>Izvajalec</w:t>
      </w:r>
      <w:r>
        <w:rPr>
          <w:rFonts w:eastAsiaTheme="majorEastAsia" w:cstheme="majorBidi"/>
          <w:sz w:val="22"/>
          <w:szCs w:val="22"/>
        </w:rPr>
        <w:t xml:space="preserve"> bo moral</w:t>
      </w:r>
      <w:r w:rsidRPr="00C2772F">
        <w:rPr>
          <w:rFonts w:eastAsiaTheme="majorEastAsia" w:cstheme="majorBidi"/>
          <w:sz w:val="22"/>
          <w:szCs w:val="22"/>
        </w:rPr>
        <w:t xml:space="preserve"> v roku, ki bo določen v povpraševanju, oddati ponudbo, ki bo morala vsebovati predvideno število ur za realizacijo konkretnega naročila.</w:t>
      </w:r>
    </w:p>
    <w:p w14:paraId="6530A278" w14:textId="77777777" w:rsidR="00C2772F" w:rsidRPr="00985775" w:rsidRDefault="00C2772F" w:rsidP="00F61005">
      <w:pPr>
        <w:spacing w:after="0"/>
        <w:rPr>
          <w:rFonts w:cs="Arial"/>
          <w:sz w:val="22"/>
          <w:szCs w:val="22"/>
        </w:rPr>
      </w:pPr>
    </w:p>
    <w:p w14:paraId="2C211B4A" w14:textId="77777777" w:rsidR="00F61005" w:rsidRPr="00985775" w:rsidRDefault="00F61005" w:rsidP="00F61005">
      <w:pPr>
        <w:spacing w:after="0"/>
        <w:jc w:val="center"/>
        <w:rPr>
          <w:rFonts w:cs="Arial"/>
          <w:b/>
          <w:sz w:val="22"/>
          <w:szCs w:val="22"/>
        </w:rPr>
      </w:pPr>
      <w:r w:rsidRPr="00985775">
        <w:rPr>
          <w:rFonts w:cs="Arial"/>
          <w:b/>
          <w:sz w:val="22"/>
          <w:szCs w:val="22"/>
        </w:rPr>
        <w:t>FINANČNO ZAVAROVANJE</w:t>
      </w:r>
    </w:p>
    <w:p w14:paraId="0D20ABCB"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396B5048" w14:textId="77777777" w:rsidR="00F61005" w:rsidRPr="00985775" w:rsidRDefault="00F61005" w:rsidP="00F61005">
      <w:pPr>
        <w:spacing w:after="0"/>
        <w:rPr>
          <w:rFonts w:cs="Arial"/>
          <w:sz w:val="22"/>
          <w:szCs w:val="22"/>
        </w:rPr>
      </w:pPr>
    </w:p>
    <w:p w14:paraId="64F3A336" w14:textId="77777777" w:rsidR="00F61005" w:rsidRPr="00985775" w:rsidRDefault="00F61005" w:rsidP="00F61005">
      <w:pPr>
        <w:spacing w:after="0"/>
        <w:rPr>
          <w:sz w:val="22"/>
          <w:szCs w:val="22"/>
        </w:rPr>
      </w:pPr>
      <w:r w:rsidRPr="00985775">
        <w:rPr>
          <w:sz w:val="22"/>
          <w:szCs w:val="22"/>
        </w:rPr>
        <w:t>Izvajalec mora najkasneje v osmih dneh od prejema podpisanega izvoda te</w:t>
      </w:r>
      <w:r w:rsidR="0043636F">
        <w:rPr>
          <w:sz w:val="22"/>
          <w:szCs w:val="22"/>
        </w:rPr>
        <w:t xml:space="preserve"> pogodbe</w:t>
      </w:r>
      <w:r w:rsidRPr="00985775">
        <w:rPr>
          <w:sz w:val="22"/>
          <w:szCs w:val="22"/>
        </w:rPr>
        <w:t xml:space="preserve"> s strani naročnika, kot pogoj za veljavnost </w:t>
      </w:r>
      <w:r w:rsidR="0043636F">
        <w:rPr>
          <w:sz w:val="22"/>
          <w:szCs w:val="22"/>
        </w:rPr>
        <w:t>pogodbe</w:t>
      </w:r>
      <w:r w:rsidRPr="00985775">
        <w:rPr>
          <w:sz w:val="22"/>
          <w:szCs w:val="22"/>
        </w:rPr>
        <w:t xml:space="preserve">, naročniku izročiti zavarovanje v obliki bančne garancije za dobro izvedbo pogodbenih obveznosti v višini </w:t>
      </w:r>
      <w:r w:rsidR="00C62CDE" w:rsidRPr="0062261C">
        <w:rPr>
          <w:sz w:val="22"/>
          <w:szCs w:val="22"/>
        </w:rPr>
        <w:t>2</w:t>
      </w:r>
      <w:r w:rsidR="003C333F" w:rsidRPr="0062261C">
        <w:rPr>
          <w:sz w:val="22"/>
          <w:szCs w:val="22"/>
        </w:rPr>
        <w:t>0</w:t>
      </w:r>
      <w:r w:rsidRPr="0062261C">
        <w:rPr>
          <w:sz w:val="22"/>
          <w:szCs w:val="22"/>
        </w:rPr>
        <w:t>.000,00</w:t>
      </w:r>
      <w:r w:rsidRPr="00A07D56">
        <w:rPr>
          <w:sz w:val="22"/>
          <w:szCs w:val="22"/>
        </w:rPr>
        <w:t xml:space="preserve"> EUR,</w:t>
      </w:r>
      <w:r w:rsidRPr="00985775">
        <w:rPr>
          <w:sz w:val="22"/>
          <w:szCs w:val="22"/>
        </w:rPr>
        <w:t xml:space="preserve"> z veljavnostjo 60 dni po koncu trajanja te</w:t>
      </w:r>
      <w:r w:rsidR="0043636F">
        <w:rPr>
          <w:sz w:val="22"/>
          <w:szCs w:val="22"/>
        </w:rPr>
        <w:t xml:space="preserve"> pogodbe</w:t>
      </w:r>
      <w:r w:rsidRPr="00985775">
        <w:rPr>
          <w:sz w:val="22"/>
          <w:szCs w:val="22"/>
        </w:rPr>
        <w:t xml:space="preserve">. Če izvajalec ne predloži pravočasno in skladno s to pogodbo listin za zavarovanje posla, se šteje, da ta </w:t>
      </w:r>
      <w:r w:rsidR="0043636F">
        <w:rPr>
          <w:sz w:val="22"/>
          <w:szCs w:val="22"/>
        </w:rPr>
        <w:t xml:space="preserve">pogodba </w:t>
      </w:r>
      <w:r w:rsidRPr="00985775">
        <w:rPr>
          <w:sz w:val="22"/>
          <w:szCs w:val="22"/>
        </w:rPr>
        <w:t>ni bil</w:t>
      </w:r>
      <w:r w:rsidR="0043636F">
        <w:rPr>
          <w:sz w:val="22"/>
          <w:szCs w:val="22"/>
        </w:rPr>
        <w:t>a</w:t>
      </w:r>
      <w:r w:rsidRPr="00985775">
        <w:rPr>
          <w:sz w:val="22"/>
          <w:szCs w:val="22"/>
        </w:rPr>
        <w:t xml:space="preserve"> nikoli sklenjen</w:t>
      </w:r>
      <w:r w:rsidR="0043636F">
        <w:rPr>
          <w:sz w:val="22"/>
          <w:szCs w:val="22"/>
        </w:rPr>
        <w:t>a</w:t>
      </w:r>
      <w:r w:rsidRPr="00985775">
        <w:rPr>
          <w:sz w:val="22"/>
          <w:szCs w:val="22"/>
        </w:rPr>
        <w:t>.</w:t>
      </w:r>
    </w:p>
    <w:p w14:paraId="71C92C46" w14:textId="77777777" w:rsidR="00F61005" w:rsidRPr="00985775" w:rsidRDefault="00F61005" w:rsidP="00F61005">
      <w:pPr>
        <w:spacing w:after="0"/>
        <w:rPr>
          <w:sz w:val="22"/>
          <w:szCs w:val="22"/>
        </w:rPr>
      </w:pPr>
    </w:p>
    <w:p w14:paraId="4DB47B94" w14:textId="77777777" w:rsidR="00F61005" w:rsidRPr="00985775" w:rsidRDefault="00F61005" w:rsidP="00F61005">
      <w:pPr>
        <w:spacing w:after="0"/>
        <w:rPr>
          <w:sz w:val="22"/>
          <w:szCs w:val="22"/>
        </w:rPr>
      </w:pPr>
      <w:r w:rsidRPr="00985775">
        <w:rPr>
          <w:sz w:val="22"/>
          <w:szCs w:val="22"/>
        </w:rPr>
        <w:t>Naročnik lahko zavarovanje za dobro izvedbo pogodbenih obveznosti unovči pod pogoji:</w:t>
      </w:r>
    </w:p>
    <w:p w14:paraId="1FF5CA3D" w14:textId="77777777" w:rsidR="00F61005" w:rsidRPr="00985775" w:rsidRDefault="00F61005" w:rsidP="00F61005">
      <w:pPr>
        <w:pStyle w:val="ListParagraph"/>
        <w:numPr>
          <w:ilvl w:val="0"/>
          <w:numId w:val="29"/>
        </w:numPr>
        <w:spacing w:after="0"/>
        <w:contextualSpacing w:val="0"/>
        <w:rPr>
          <w:sz w:val="22"/>
          <w:szCs w:val="22"/>
        </w:rPr>
      </w:pPr>
      <w:r w:rsidRPr="00985775">
        <w:rPr>
          <w:sz w:val="22"/>
          <w:szCs w:val="22"/>
        </w:rPr>
        <w:lastRenderedPageBreak/>
        <w:t>da izvajalec svojih obveznosti do naročnika ne izpolni skladno s t</w:t>
      </w:r>
      <w:r w:rsidR="0043636F">
        <w:rPr>
          <w:sz w:val="22"/>
          <w:szCs w:val="22"/>
        </w:rPr>
        <w:t>o pogodbo</w:t>
      </w:r>
      <w:r w:rsidRPr="00985775">
        <w:rPr>
          <w:sz w:val="22"/>
          <w:szCs w:val="22"/>
        </w:rPr>
        <w:t>,</w:t>
      </w:r>
    </w:p>
    <w:p w14:paraId="335C4819" w14:textId="77777777" w:rsidR="00F61005" w:rsidRPr="00985775" w:rsidRDefault="00F61005" w:rsidP="00F61005">
      <w:pPr>
        <w:pStyle w:val="ListParagraph"/>
        <w:numPr>
          <w:ilvl w:val="0"/>
          <w:numId w:val="29"/>
        </w:numPr>
        <w:spacing w:after="0"/>
        <w:contextualSpacing w:val="0"/>
        <w:rPr>
          <w:sz w:val="22"/>
          <w:szCs w:val="22"/>
        </w:rPr>
      </w:pPr>
      <w:r w:rsidRPr="00985775">
        <w:rPr>
          <w:sz w:val="22"/>
          <w:szCs w:val="22"/>
        </w:rPr>
        <w:t>če izvajalec preneha z izvajanjem predmeta tega javnega naročila;</w:t>
      </w:r>
    </w:p>
    <w:p w14:paraId="7646BAEC" w14:textId="77777777" w:rsidR="00F61005" w:rsidRPr="00985775" w:rsidRDefault="00F61005" w:rsidP="00F61005">
      <w:pPr>
        <w:pStyle w:val="ListParagraph"/>
        <w:numPr>
          <w:ilvl w:val="0"/>
          <w:numId w:val="29"/>
        </w:numPr>
        <w:spacing w:after="0"/>
        <w:contextualSpacing w:val="0"/>
        <w:rPr>
          <w:sz w:val="22"/>
          <w:szCs w:val="22"/>
        </w:rPr>
      </w:pPr>
      <w:r w:rsidRPr="00985775">
        <w:rPr>
          <w:sz w:val="22"/>
          <w:szCs w:val="22"/>
        </w:rPr>
        <w:t xml:space="preserve">če bi naročnik odstopil od </w:t>
      </w:r>
      <w:r w:rsidR="0043636F">
        <w:rPr>
          <w:sz w:val="22"/>
          <w:szCs w:val="22"/>
        </w:rPr>
        <w:t>te pogodbe</w:t>
      </w:r>
      <w:r w:rsidRPr="00985775">
        <w:rPr>
          <w:sz w:val="22"/>
          <w:szCs w:val="22"/>
        </w:rPr>
        <w:t xml:space="preserve"> zaradi kršitev pogodbenih obveznosti s strani izvajalca.</w:t>
      </w:r>
    </w:p>
    <w:p w14:paraId="127DF9C1" w14:textId="77777777" w:rsidR="00F61005" w:rsidRPr="00985775" w:rsidRDefault="00F61005" w:rsidP="00F61005">
      <w:pPr>
        <w:spacing w:after="0"/>
        <w:rPr>
          <w:rFonts w:cs="Arial"/>
          <w:sz w:val="22"/>
          <w:szCs w:val="22"/>
        </w:rPr>
      </w:pPr>
    </w:p>
    <w:p w14:paraId="05E32B12" w14:textId="77777777" w:rsidR="00F61005" w:rsidRPr="00985775" w:rsidRDefault="00F61005" w:rsidP="00F61005">
      <w:pPr>
        <w:spacing w:after="0"/>
        <w:jc w:val="center"/>
        <w:rPr>
          <w:rFonts w:cs="Arial"/>
          <w:b/>
          <w:sz w:val="22"/>
          <w:szCs w:val="22"/>
        </w:rPr>
      </w:pPr>
      <w:r w:rsidRPr="00985775">
        <w:rPr>
          <w:rFonts w:cs="Arial"/>
          <w:b/>
          <w:sz w:val="22"/>
          <w:szCs w:val="22"/>
        </w:rPr>
        <w:t xml:space="preserve">ODSTOP OD </w:t>
      </w:r>
      <w:r>
        <w:rPr>
          <w:rFonts w:cs="Arial"/>
          <w:b/>
          <w:sz w:val="22"/>
          <w:szCs w:val="22"/>
        </w:rPr>
        <w:t>POGODBE</w:t>
      </w:r>
    </w:p>
    <w:p w14:paraId="76F80FBA"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258049A2" w14:textId="77777777" w:rsidR="00F61005" w:rsidRPr="00985775" w:rsidRDefault="00F61005" w:rsidP="00F61005">
      <w:pPr>
        <w:spacing w:after="0"/>
        <w:rPr>
          <w:rFonts w:cs="Arial"/>
          <w:sz w:val="22"/>
          <w:szCs w:val="22"/>
        </w:rPr>
      </w:pPr>
    </w:p>
    <w:p w14:paraId="45959774" w14:textId="77777777" w:rsidR="00F61005" w:rsidRPr="00985775" w:rsidRDefault="00F61005" w:rsidP="00F61005">
      <w:pPr>
        <w:spacing w:after="0"/>
        <w:rPr>
          <w:sz w:val="22"/>
          <w:szCs w:val="22"/>
        </w:rPr>
      </w:pPr>
      <w:r w:rsidRPr="00985775">
        <w:rPr>
          <w:sz w:val="22"/>
          <w:szCs w:val="22"/>
        </w:rPr>
        <w:t>Če izvajalec izvaja storitve v nasprotju z določili te</w:t>
      </w:r>
      <w:r>
        <w:rPr>
          <w:sz w:val="22"/>
          <w:szCs w:val="22"/>
        </w:rPr>
        <w:t xml:space="preserve"> pogodbe</w:t>
      </w:r>
      <w:r w:rsidRPr="00985775">
        <w:rPr>
          <w:sz w:val="22"/>
          <w:szCs w:val="22"/>
        </w:rPr>
        <w:t xml:space="preserve"> oz. ponudbeno dokumentacijo ali preneha izvajati storitve po te</w:t>
      </w:r>
      <w:r>
        <w:rPr>
          <w:sz w:val="22"/>
          <w:szCs w:val="22"/>
        </w:rPr>
        <w:t>j pogodbi</w:t>
      </w:r>
      <w:r w:rsidRPr="00985775">
        <w:rPr>
          <w:sz w:val="22"/>
          <w:szCs w:val="22"/>
        </w:rPr>
        <w:t xml:space="preserve"> ali pri delu ne upošteva veljavne zakonodaje in pri tem nastane škoda, sme naročnik takoj brez odpovednega roka odstopiti od te</w:t>
      </w:r>
      <w:r>
        <w:rPr>
          <w:sz w:val="22"/>
          <w:szCs w:val="22"/>
        </w:rPr>
        <w:t xml:space="preserve"> pogodbe</w:t>
      </w:r>
      <w:r w:rsidRPr="00985775">
        <w:rPr>
          <w:sz w:val="22"/>
          <w:szCs w:val="22"/>
        </w:rPr>
        <w:t xml:space="preserve"> ter zahtevati povrnitev nastale škode. </w:t>
      </w:r>
    </w:p>
    <w:p w14:paraId="16E0218C" w14:textId="77777777" w:rsidR="00F61005" w:rsidRPr="00985775" w:rsidRDefault="00F61005" w:rsidP="00F61005">
      <w:pPr>
        <w:spacing w:after="0"/>
        <w:rPr>
          <w:sz w:val="22"/>
          <w:szCs w:val="22"/>
        </w:rPr>
      </w:pPr>
    </w:p>
    <w:p w14:paraId="2F73BA9F" w14:textId="77777777" w:rsidR="00F61005" w:rsidRPr="00985775" w:rsidRDefault="00F61005" w:rsidP="00F61005">
      <w:pPr>
        <w:spacing w:after="0"/>
        <w:rPr>
          <w:sz w:val="22"/>
          <w:szCs w:val="22"/>
        </w:rPr>
      </w:pPr>
      <w:r w:rsidRPr="00985775">
        <w:rPr>
          <w:sz w:val="22"/>
          <w:szCs w:val="22"/>
        </w:rPr>
        <w:t>Izvajalec lahko odstopi od te</w:t>
      </w:r>
      <w:r>
        <w:rPr>
          <w:sz w:val="22"/>
          <w:szCs w:val="22"/>
        </w:rPr>
        <w:t xml:space="preserve"> pogodbe</w:t>
      </w:r>
      <w:r w:rsidRPr="00985775">
        <w:rPr>
          <w:sz w:val="22"/>
          <w:szCs w:val="22"/>
        </w:rPr>
        <w:t>, če je naročnik v zamudi s plačilom več kot 3 mesece in kljub pisnemu opominu izvajalca ne poravna zapadlih obveznosti.</w:t>
      </w:r>
    </w:p>
    <w:p w14:paraId="05CB3989" w14:textId="77777777" w:rsidR="00F61005" w:rsidRPr="00985775" w:rsidRDefault="00F61005" w:rsidP="00F61005">
      <w:pPr>
        <w:spacing w:after="0"/>
        <w:rPr>
          <w:sz w:val="22"/>
          <w:szCs w:val="22"/>
        </w:rPr>
      </w:pPr>
    </w:p>
    <w:p w14:paraId="606AF317" w14:textId="77777777" w:rsidR="00F61005" w:rsidRPr="00985775" w:rsidRDefault="00F61005" w:rsidP="00F61005">
      <w:pPr>
        <w:spacing w:after="0"/>
        <w:rPr>
          <w:sz w:val="22"/>
          <w:szCs w:val="22"/>
        </w:rPr>
      </w:pPr>
      <w:r w:rsidRPr="00985775">
        <w:rPr>
          <w:sz w:val="22"/>
          <w:szCs w:val="22"/>
        </w:rPr>
        <w:t xml:space="preserve">Vsaka </w:t>
      </w:r>
      <w:r>
        <w:rPr>
          <w:sz w:val="22"/>
          <w:szCs w:val="22"/>
        </w:rPr>
        <w:t xml:space="preserve">pogodbena </w:t>
      </w:r>
      <w:r w:rsidRPr="00985775">
        <w:rPr>
          <w:sz w:val="22"/>
          <w:szCs w:val="22"/>
        </w:rPr>
        <w:t>stranka lahko pisno odpove t</w:t>
      </w:r>
      <w:r>
        <w:rPr>
          <w:sz w:val="22"/>
          <w:szCs w:val="22"/>
        </w:rPr>
        <w:t>o pogodbo</w:t>
      </w:r>
      <w:r w:rsidRPr="00985775">
        <w:rPr>
          <w:sz w:val="22"/>
          <w:szCs w:val="22"/>
        </w:rPr>
        <w:t xml:space="preserve"> brez razlogov z odpovednim rokom šestdeset (60) dni, s priporočenim pismom po pošti. Odpovedni rok prične teči z dnem vročitve poštne pošiljke. </w:t>
      </w:r>
    </w:p>
    <w:p w14:paraId="01FCADA6" w14:textId="17242C54" w:rsidR="00F61005" w:rsidRDefault="00F61005" w:rsidP="00F61005">
      <w:pPr>
        <w:spacing w:after="0"/>
        <w:rPr>
          <w:rFonts w:cs="Arial"/>
          <w:sz w:val="22"/>
          <w:szCs w:val="22"/>
        </w:rPr>
      </w:pPr>
    </w:p>
    <w:p w14:paraId="61C549F6" w14:textId="77777777" w:rsidR="00D12A80" w:rsidRPr="00985775" w:rsidRDefault="00D12A80" w:rsidP="00F61005">
      <w:pPr>
        <w:spacing w:after="0"/>
        <w:rPr>
          <w:rFonts w:cs="Arial"/>
          <w:sz w:val="22"/>
          <w:szCs w:val="22"/>
        </w:rPr>
      </w:pPr>
    </w:p>
    <w:p w14:paraId="559E692F" w14:textId="77777777" w:rsidR="00F61005" w:rsidRPr="00985775" w:rsidRDefault="00F61005" w:rsidP="00F61005">
      <w:pPr>
        <w:spacing w:after="0"/>
        <w:jc w:val="center"/>
        <w:rPr>
          <w:b/>
          <w:sz w:val="22"/>
          <w:szCs w:val="22"/>
        </w:rPr>
      </w:pPr>
      <w:r w:rsidRPr="00985775">
        <w:rPr>
          <w:b/>
          <w:sz w:val="22"/>
          <w:szCs w:val="22"/>
        </w:rPr>
        <w:t xml:space="preserve">POOBLAŠČENI PREDSTAVNIK OZ. SKRBNIK </w:t>
      </w:r>
      <w:r>
        <w:rPr>
          <w:b/>
          <w:sz w:val="22"/>
          <w:szCs w:val="22"/>
        </w:rPr>
        <w:t>POGODBE</w:t>
      </w:r>
    </w:p>
    <w:p w14:paraId="39360C8A"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698BDA27" w14:textId="77777777" w:rsidR="00F61005" w:rsidRPr="00985775" w:rsidRDefault="00F61005" w:rsidP="00F61005">
      <w:pPr>
        <w:spacing w:after="0"/>
        <w:rPr>
          <w:rFonts w:eastAsia="Calibri" w:cs="Arial"/>
          <w:sz w:val="22"/>
          <w:szCs w:val="22"/>
        </w:rPr>
      </w:pPr>
    </w:p>
    <w:p w14:paraId="353D0A12" w14:textId="77777777" w:rsidR="00F61005" w:rsidRPr="00985775" w:rsidRDefault="00F61005" w:rsidP="00F61005">
      <w:pPr>
        <w:spacing w:after="0"/>
        <w:rPr>
          <w:sz w:val="22"/>
          <w:szCs w:val="22"/>
        </w:rPr>
      </w:pPr>
      <w:r w:rsidRPr="00985775">
        <w:rPr>
          <w:sz w:val="22"/>
          <w:szCs w:val="22"/>
        </w:rPr>
        <w:t>Pooblaščeni predstavnik naročnika</w:t>
      </w:r>
      <w:r w:rsidR="00BA73CD">
        <w:rPr>
          <w:sz w:val="22"/>
          <w:szCs w:val="22"/>
        </w:rPr>
        <w:t xml:space="preserve"> je</w:t>
      </w:r>
      <w:r w:rsidRPr="00985775">
        <w:rPr>
          <w:sz w:val="22"/>
          <w:szCs w:val="22"/>
        </w:rPr>
        <w:t>:</w:t>
      </w:r>
    </w:p>
    <w:p w14:paraId="01B830B4" w14:textId="77777777" w:rsidR="00F61005" w:rsidRPr="00985775" w:rsidRDefault="00F61005" w:rsidP="00F61005">
      <w:pPr>
        <w:spacing w:after="0"/>
        <w:rPr>
          <w:sz w:val="22"/>
          <w:szCs w:val="22"/>
        </w:rPr>
      </w:pPr>
      <w:r w:rsidRPr="00985775">
        <w:rPr>
          <w:sz w:val="22"/>
          <w:szCs w:val="22"/>
        </w:rPr>
        <w:t>________________________________________</w:t>
      </w:r>
    </w:p>
    <w:p w14:paraId="12312CE7" w14:textId="77777777" w:rsidR="00F61005" w:rsidRPr="00985775" w:rsidRDefault="00F61005" w:rsidP="00F61005">
      <w:pPr>
        <w:spacing w:after="0"/>
        <w:rPr>
          <w:sz w:val="22"/>
          <w:szCs w:val="22"/>
        </w:rPr>
      </w:pPr>
      <w:r w:rsidRPr="00985775">
        <w:rPr>
          <w:sz w:val="22"/>
          <w:szCs w:val="22"/>
        </w:rPr>
        <w:lastRenderedPageBreak/>
        <w:t>e-mail:__________________________________</w:t>
      </w:r>
    </w:p>
    <w:p w14:paraId="039466A7" w14:textId="77777777" w:rsidR="00F61005" w:rsidRPr="00985775" w:rsidRDefault="00F61005" w:rsidP="00F61005">
      <w:pPr>
        <w:spacing w:after="0"/>
        <w:rPr>
          <w:sz w:val="22"/>
          <w:szCs w:val="22"/>
        </w:rPr>
      </w:pPr>
      <w:r w:rsidRPr="00985775">
        <w:rPr>
          <w:sz w:val="22"/>
          <w:szCs w:val="22"/>
        </w:rPr>
        <w:t>telefon:__________________________________</w:t>
      </w:r>
    </w:p>
    <w:p w14:paraId="6F32B8C8" w14:textId="77777777" w:rsidR="00F61005" w:rsidRPr="00985775" w:rsidRDefault="00F61005" w:rsidP="00F61005">
      <w:pPr>
        <w:spacing w:after="0"/>
        <w:rPr>
          <w:sz w:val="22"/>
          <w:szCs w:val="22"/>
        </w:rPr>
      </w:pPr>
    </w:p>
    <w:p w14:paraId="07E7BFA1" w14:textId="77777777" w:rsidR="00F61005" w:rsidRPr="00985775" w:rsidRDefault="00F61005" w:rsidP="00F61005">
      <w:pPr>
        <w:spacing w:after="0"/>
        <w:rPr>
          <w:sz w:val="22"/>
          <w:szCs w:val="22"/>
        </w:rPr>
      </w:pPr>
      <w:r w:rsidRPr="00985775">
        <w:rPr>
          <w:sz w:val="22"/>
          <w:szCs w:val="22"/>
        </w:rPr>
        <w:t>Pooblaščeni predstavnik izvajalca</w:t>
      </w:r>
      <w:r w:rsidR="00BA73CD">
        <w:rPr>
          <w:sz w:val="22"/>
          <w:szCs w:val="22"/>
        </w:rPr>
        <w:t xml:space="preserve"> je</w:t>
      </w:r>
      <w:r w:rsidRPr="00985775">
        <w:rPr>
          <w:sz w:val="22"/>
          <w:szCs w:val="22"/>
        </w:rPr>
        <w:t>:</w:t>
      </w:r>
    </w:p>
    <w:p w14:paraId="60AF3769" w14:textId="77777777" w:rsidR="00F61005" w:rsidRPr="00985775" w:rsidRDefault="00F61005" w:rsidP="00F61005">
      <w:pPr>
        <w:spacing w:after="0"/>
        <w:rPr>
          <w:sz w:val="22"/>
          <w:szCs w:val="22"/>
        </w:rPr>
      </w:pPr>
      <w:r w:rsidRPr="00985775">
        <w:rPr>
          <w:sz w:val="22"/>
          <w:szCs w:val="22"/>
        </w:rPr>
        <w:t>________________________________________</w:t>
      </w:r>
    </w:p>
    <w:p w14:paraId="3CEDB2A0" w14:textId="77777777" w:rsidR="00F61005" w:rsidRPr="00985775" w:rsidRDefault="00F61005" w:rsidP="00F61005">
      <w:pPr>
        <w:spacing w:after="0"/>
        <w:rPr>
          <w:sz w:val="22"/>
          <w:szCs w:val="22"/>
        </w:rPr>
      </w:pPr>
      <w:r w:rsidRPr="00985775">
        <w:rPr>
          <w:sz w:val="22"/>
          <w:szCs w:val="22"/>
        </w:rPr>
        <w:t>e-mail:__________________________________</w:t>
      </w:r>
    </w:p>
    <w:p w14:paraId="05EA8B28" w14:textId="77777777" w:rsidR="00F61005" w:rsidRPr="00985775" w:rsidRDefault="00F61005" w:rsidP="00F61005">
      <w:pPr>
        <w:spacing w:after="0"/>
        <w:rPr>
          <w:sz w:val="22"/>
          <w:szCs w:val="22"/>
        </w:rPr>
      </w:pPr>
      <w:r w:rsidRPr="00985775">
        <w:rPr>
          <w:sz w:val="22"/>
          <w:szCs w:val="22"/>
        </w:rPr>
        <w:t>telefon:__________________________________</w:t>
      </w:r>
    </w:p>
    <w:p w14:paraId="11E927A5" w14:textId="77777777" w:rsidR="00F61005" w:rsidRPr="00985775" w:rsidRDefault="00F61005" w:rsidP="00F61005">
      <w:pPr>
        <w:spacing w:after="0"/>
        <w:rPr>
          <w:rFonts w:eastAsia="Calibri"/>
          <w:sz w:val="22"/>
          <w:szCs w:val="22"/>
        </w:rPr>
      </w:pPr>
    </w:p>
    <w:p w14:paraId="38A29B91" w14:textId="77777777" w:rsidR="00F61005" w:rsidRPr="00985775" w:rsidRDefault="00F61005" w:rsidP="00F61005">
      <w:pPr>
        <w:spacing w:after="0"/>
        <w:jc w:val="center"/>
        <w:rPr>
          <w:rFonts w:eastAsia="Calibri"/>
          <w:b/>
          <w:sz w:val="22"/>
          <w:szCs w:val="22"/>
        </w:rPr>
      </w:pPr>
      <w:r w:rsidRPr="00985775">
        <w:rPr>
          <w:rFonts w:eastAsia="Calibri"/>
          <w:b/>
          <w:sz w:val="22"/>
          <w:szCs w:val="22"/>
        </w:rPr>
        <w:t>VROČANJE IN KOMUNIKACIJA MED STRANKAMA</w:t>
      </w:r>
    </w:p>
    <w:p w14:paraId="5136CD1C"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3E67974B" w14:textId="77777777" w:rsidR="00F61005" w:rsidRPr="00985775" w:rsidRDefault="00F61005" w:rsidP="00F61005">
      <w:pPr>
        <w:spacing w:after="0"/>
        <w:rPr>
          <w:rFonts w:cs="Arial"/>
          <w:sz w:val="22"/>
          <w:szCs w:val="22"/>
        </w:rPr>
      </w:pPr>
    </w:p>
    <w:p w14:paraId="2723F635" w14:textId="77777777" w:rsidR="00F61005" w:rsidRPr="00985775" w:rsidRDefault="00F61005" w:rsidP="00F61005">
      <w:pPr>
        <w:spacing w:after="0"/>
        <w:rPr>
          <w:sz w:val="22"/>
          <w:szCs w:val="22"/>
        </w:rPr>
      </w:pPr>
      <w:r>
        <w:rPr>
          <w:sz w:val="22"/>
          <w:szCs w:val="22"/>
        </w:rPr>
        <w:t>Pogodbeni s</w:t>
      </w:r>
      <w:r w:rsidRPr="00985775">
        <w:rPr>
          <w:sz w:val="22"/>
          <w:szCs w:val="22"/>
        </w:rPr>
        <w:t>tranki soglašata, da bosta komunicirali preko elektronske pošte (navedene v prejšnjem členu te</w:t>
      </w:r>
      <w:r w:rsidR="00BA73CD">
        <w:rPr>
          <w:sz w:val="22"/>
          <w:szCs w:val="22"/>
        </w:rPr>
        <w:t xml:space="preserve"> pogodbe</w:t>
      </w:r>
      <w:r w:rsidRPr="00985775">
        <w:rPr>
          <w:sz w:val="22"/>
          <w:szCs w:val="22"/>
        </w:rPr>
        <w:t xml:space="preserve">) in takšno komunikacijo šteli za veljaven način pošiljanja opominov in vse medsebojne korespondence. </w:t>
      </w:r>
    </w:p>
    <w:p w14:paraId="29A9208E" w14:textId="77777777" w:rsidR="00F61005" w:rsidRPr="00985775" w:rsidRDefault="00F61005" w:rsidP="00F61005">
      <w:pPr>
        <w:spacing w:after="0"/>
        <w:rPr>
          <w:sz w:val="22"/>
          <w:szCs w:val="22"/>
        </w:rPr>
      </w:pPr>
    </w:p>
    <w:p w14:paraId="58529E22" w14:textId="77777777" w:rsidR="00F61005" w:rsidRPr="00985775" w:rsidRDefault="00F61005" w:rsidP="00F61005">
      <w:pPr>
        <w:spacing w:after="0"/>
        <w:rPr>
          <w:sz w:val="22"/>
          <w:szCs w:val="22"/>
        </w:rPr>
      </w:pPr>
      <w:r>
        <w:rPr>
          <w:sz w:val="22"/>
          <w:szCs w:val="22"/>
        </w:rPr>
        <w:t xml:space="preserve">Pogodbeni </w:t>
      </w:r>
      <w:r w:rsidRPr="00985775">
        <w:rPr>
          <w:sz w:val="22"/>
          <w:szCs w:val="22"/>
        </w:rPr>
        <w:t>stranki se zavezujeta redno spremljati prejeto pošto. Pošta, poslana na elektronska naslova iz prejšnjega člena te</w:t>
      </w:r>
      <w:r>
        <w:rPr>
          <w:sz w:val="22"/>
          <w:szCs w:val="22"/>
        </w:rPr>
        <w:t xml:space="preserve"> pogodbe</w:t>
      </w:r>
      <w:r w:rsidRPr="00985775">
        <w:rPr>
          <w:sz w:val="22"/>
          <w:szCs w:val="22"/>
        </w:rPr>
        <w:t>, se šteje nasprotni stranki za vročeno drugi delovni dan po pošiljanju.</w:t>
      </w:r>
    </w:p>
    <w:p w14:paraId="7489612E" w14:textId="77777777" w:rsidR="00F61005" w:rsidRPr="00985775" w:rsidRDefault="00F61005" w:rsidP="00F61005">
      <w:pPr>
        <w:spacing w:after="0"/>
        <w:rPr>
          <w:sz w:val="22"/>
          <w:szCs w:val="22"/>
        </w:rPr>
      </w:pPr>
    </w:p>
    <w:p w14:paraId="556211F4" w14:textId="77777777" w:rsidR="00F61005" w:rsidRPr="00985775" w:rsidRDefault="00F61005" w:rsidP="00F61005">
      <w:pPr>
        <w:spacing w:after="0"/>
        <w:jc w:val="center"/>
        <w:rPr>
          <w:rFonts w:cs="Arial"/>
          <w:b/>
          <w:sz w:val="22"/>
          <w:szCs w:val="22"/>
        </w:rPr>
      </w:pPr>
      <w:r w:rsidRPr="00985775">
        <w:rPr>
          <w:rFonts w:cs="Arial"/>
          <w:b/>
          <w:sz w:val="22"/>
          <w:szCs w:val="22"/>
        </w:rPr>
        <w:t>ZAUPNI PODATKI</w:t>
      </w:r>
    </w:p>
    <w:p w14:paraId="2E579B61"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71F094A1" w14:textId="77777777" w:rsidR="00F61005" w:rsidRPr="00985775" w:rsidRDefault="00F61005" w:rsidP="00F61005">
      <w:pPr>
        <w:spacing w:after="0"/>
        <w:rPr>
          <w:rFonts w:cs="Arial"/>
          <w:sz w:val="22"/>
          <w:szCs w:val="22"/>
        </w:rPr>
      </w:pPr>
    </w:p>
    <w:p w14:paraId="3582CDC3" w14:textId="77777777" w:rsidR="00F61005" w:rsidRPr="00985775" w:rsidRDefault="00F61005" w:rsidP="00F61005">
      <w:pPr>
        <w:spacing w:after="0"/>
        <w:rPr>
          <w:sz w:val="22"/>
          <w:szCs w:val="22"/>
        </w:rPr>
      </w:pPr>
      <w:r w:rsidRPr="00985775">
        <w:rPr>
          <w:sz w:val="22"/>
          <w:szCs w:val="22"/>
        </w:rPr>
        <w:t>Izvajalec mora varovati vse zaupne informacije naročnika. Za zaupno informacijo se šteje vsaka informacija v kakršnikoli obliki (pisni, ustni ali elektronsko), za katero izvajalec izve v odnosu z naročnikom. Takšno informacijo izvajalec razkrije samo:</w:t>
      </w:r>
    </w:p>
    <w:p w14:paraId="761C939E" w14:textId="77777777" w:rsidR="00F61005" w:rsidRPr="00985775" w:rsidRDefault="00F61005" w:rsidP="00F61005">
      <w:pPr>
        <w:pStyle w:val="ListParagraph"/>
        <w:numPr>
          <w:ilvl w:val="0"/>
          <w:numId w:val="27"/>
        </w:numPr>
        <w:spacing w:after="0"/>
        <w:contextualSpacing w:val="0"/>
        <w:rPr>
          <w:sz w:val="22"/>
          <w:szCs w:val="22"/>
        </w:rPr>
      </w:pPr>
      <w:r w:rsidRPr="00985775">
        <w:rPr>
          <w:sz w:val="22"/>
          <w:szCs w:val="22"/>
        </w:rPr>
        <w:lastRenderedPageBreak/>
        <w:t>če ima za razkritje izrecno pisno dovoljenje naročnika ali</w:t>
      </w:r>
    </w:p>
    <w:p w14:paraId="4158162D" w14:textId="77777777" w:rsidR="00F61005" w:rsidRPr="00985775" w:rsidRDefault="00F61005" w:rsidP="00F61005">
      <w:pPr>
        <w:pStyle w:val="ListParagraph"/>
        <w:numPr>
          <w:ilvl w:val="0"/>
          <w:numId w:val="27"/>
        </w:numPr>
        <w:spacing w:after="0"/>
        <w:contextualSpacing w:val="0"/>
        <w:rPr>
          <w:sz w:val="22"/>
          <w:szCs w:val="22"/>
        </w:rPr>
      </w:pPr>
      <w:r w:rsidRPr="00985775">
        <w:rPr>
          <w:sz w:val="22"/>
          <w:szCs w:val="22"/>
        </w:rPr>
        <w:t>če tako upravičeno zahteva pristojno sodišče, oblastni ali nadzorni organ.</w:t>
      </w:r>
    </w:p>
    <w:p w14:paraId="6B5786E6" w14:textId="77777777" w:rsidR="00F61005" w:rsidRPr="00985775" w:rsidRDefault="00F61005" w:rsidP="00F61005">
      <w:pPr>
        <w:spacing w:after="0"/>
        <w:rPr>
          <w:sz w:val="22"/>
          <w:szCs w:val="22"/>
        </w:rPr>
      </w:pPr>
    </w:p>
    <w:p w14:paraId="17DF1B7F" w14:textId="77777777" w:rsidR="00F61005" w:rsidRPr="00985775" w:rsidRDefault="00F61005" w:rsidP="00F61005">
      <w:pPr>
        <w:spacing w:after="0"/>
        <w:rPr>
          <w:sz w:val="22"/>
          <w:szCs w:val="22"/>
        </w:rPr>
      </w:pPr>
      <w:r w:rsidRPr="00985775">
        <w:rPr>
          <w:sz w:val="22"/>
          <w:szCs w:val="22"/>
        </w:rPr>
        <w:t>Izvajalec potrjuje, da se zaveda svoje odškodninske in kazenske odgovornosti v primeru kršitve obveznosti varovanja zaupnih informacij. Obveznost varovanja zaupnih podatkov velja tudi po prenehanju veljavnosti te</w:t>
      </w:r>
      <w:r w:rsidR="00BA73CD">
        <w:rPr>
          <w:sz w:val="22"/>
          <w:szCs w:val="22"/>
        </w:rPr>
        <w:t xml:space="preserve"> pogodbe</w:t>
      </w:r>
      <w:r w:rsidRPr="00985775">
        <w:rPr>
          <w:sz w:val="22"/>
          <w:szCs w:val="22"/>
        </w:rPr>
        <w:t>.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652E8704" w14:textId="77777777" w:rsidR="00F61005" w:rsidRPr="00985775" w:rsidRDefault="00F61005" w:rsidP="00F61005">
      <w:pPr>
        <w:spacing w:after="0"/>
        <w:rPr>
          <w:sz w:val="22"/>
          <w:szCs w:val="22"/>
        </w:rPr>
      </w:pPr>
    </w:p>
    <w:p w14:paraId="44FE80EA" w14:textId="77777777" w:rsidR="00F61005" w:rsidRPr="00985775" w:rsidRDefault="00F61005" w:rsidP="00F61005">
      <w:pPr>
        <w:spacing w:after="0"/>
        <w:rPr>
          <w:sz w:val="22"/>
          <w:szCs w:val="22"/>
        </w:rPr>
      </w:pPr>
      <w:r w:rsidRPr="00985775">
        <w:rPr>
          <w:sz w:val="22"/>
          <w:szCs w:val="22"/>
        </w:rPr>
        <w:t>Zaupne podatke iz tega člena sme izvajalec uporabiti zgolj za namen izvršitve pogodbenih obveznosti. Stranki te</w:t>
      </w:r>
      <w:r w:rsidR="00EA2489">
        <w:rPr>
          <w:sz w:val="22"/>
          <w:szCs w:val="22"/>
        </w:rPr>
        <w:t xml:space="preserve"> pogodbe</w:t>
      </w:r>
      <w:r w:rsidRPr="00985775">
        <w:rPr>
          <w:sz w:val="22"/>
          <w:szCs w:val="22"/>
        </w:rPr>
        <w:t xml:space="preserve"> sta sporazumni, da je iz namena uporabe izključena vključitev teh podatkov v katerikoli drug dokument, nadaljnje distribuiranje, shranjevanje, reproduciranje oziroma kakršnakoli drugačna oblika razpolaganja, ki ni nujo potrebna za izvedbo predmeta naročila.</w:t>
      </w:r>
    </w:p>
    <w:p w14:paraId="72A47064" w14:textId="77777777" w:rsidR="00F61005" w:rsidRPr="00985775" w:rsidRDefault="00F61005" w:rsidP="00F61005">
      <w:pPr>
        <w:spacing w:after="0"/>
        <w:rPr>
          <w:rFonts w:cs="Arial"/>
          <w:sz w:val="22"/>
          <w:szCs w:val="22"/>
        </w:rPr>
      </w:pPr>
    </w:p>
    <w:p w14:paraId="29788EEF" w14:textId="77777777" w:rsidR="00F61005" w:rsidRPr="00985775" w:rsidRDefault="00F61005" w:rsidP="00F61005">
      <w:pPr>
        <w:spacing w:after="0"/>
        <w:jc w:val="center"/>
        <w:rPr>
          <w:rFonts w:cs="Arial"/>
          <w:b/>
          <w:sz w:val="22"/>
          <w:szCs w:val="22"/>
        </w:rPr>
      </w:pPr>
      <w:r w:rsidRPr="00985775">
        <w:rPr>
          <w:rFonts w:cs="Arial"/>
          <w:b/>
          <w:sz w:val="22"/>
          <w:szCs w:val="22"/>
        </w:rPr>
        <w:t>VIŠJA SILA</w:t>
      </w:r>
    </w:p>
    <w:p w14:paraId="1110422A"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37C708D8" w14:textId="77777777" w:rsidR="00F61005" w:rsidRPr="00985775" w:rsidRDefault="00F61005" w:rsidP="00F61005">
      <w:pPr>
        <w:spacing w:after="0"/>
        <w:rPr>
          <w:rFonts w:cs="Arial"/>
          <w:sz w:val="22"/>
          <w:szCs w:val="22"/>
        </w:rPr>
      </w:pPr>
    </w:p>
    <w:p w14:paraId="69AB1A29" w14:textId="77777777" w:rsidR="00F61005" w:rsidRPr="00985775" w:rsidRDefault="00F61005" w:rsidP="00F61005">
      <w:pPr>
        <w:autoSpaceDE w:val="0"/>
        <w:autoSpaceDN w:val="0"/>
        <w:adjustRightInd w:val="0"/>
        <w:spacing w:after="0"/>
        <w:ind w:right="62"/>
        <w:rPr>
          <w:sz w:val="22"/>
          <w:szCs w:val="22"/>
        </w:rPr>
      </w:pPr>
      <w:r w:rsidRPr="00985775">
        <w:rPr>
          <w:sz w:val="22"/>
          <w:szCs w:val="22"/>
        </w:rPr>
        <w:t>Kot višja sila se štejejo nepričakovani naravni dogodki, ki imajo značaj elementarne nesreče (povodenj, potresi, požari itd.) in drugi dogodki, ki jih ni mogoče odpraviti, se jim izogniti ali odvrniti.</w:t>
      </w:r>
    </w:p>
    <w:p w14:paraId="641792F9" w14:textId="77777777" w:rsidR="00F61005" w:rsidRPr="00985775" w:rsidRDefault="00F61005" w:rsidP="00F61005">
      <w:pPr>
        <w:autoSpaceDE w:val="0"/>
        <w:autoSpaceDN w:val="0"/>
        <w:adjustRightInd w:val="0"/>
        <w:spacing w:after="0"/>
        <w:ind w:right="62"/>
        <w:rPr>
          <w:sz w:val="22"/>
          <w:szCs w:val="22"/>
        </w:rPr>
      </w:pPr>
    </w:p>
    <w:p w14:paraId="776E52DD" w14:textId="77777777" w:rsidR="00F61005" w:rsidRPr="00985775" w:rsidRDefault="00F61005" w:rsidP="00F61005">
      <w:pPr>
        <w:autoSpaceDE w:val="0"/>
        <w:autoSpaceDN w:val="0"/>
        <w:adjustRightInd w:val="0"/>
        <w:spacing w:after="0"/>
        <w:ind w:right="62"/>
        <w:rPr>
          <w:sz w:val="22"/>
          <w:szCs w:val="22"/>
        </w:rPr>
      </w:pPr>
      <w:r w:rsidRPr="00985775">
        <w:rPr>
          <w:sz w:val="22"/>
          <w:szCs w:val="22"/>
        </w:rPr>
        <w:t>Nastop višje sile oprošča izvajalca in naročnika izpolnitve obveznosti iz te</w:t>
      </w:r>
      <w:r w:rsidR="00BA73CD">
        <w:rPr>
          <w:sz w:val="22"/>
          <w:szCs w:val="22"/>
        </w:rPr>
        <w:t xml:space="preserve"> pogodbe</w:t>
      </w:r>
      <w:r w:rsidRPr="00985775">
        <w:rPr>
          <w:sz w:val="22"/>
          <w:szCs w:val="22"/>
        </w:rPr>
        <w:t xml:space="preserve"> za čas trajanja višje sile in odpravo posledic le-te, prav tako ju oprošča </w:t>
      </w:r>
      <w:r w:rsidRPr="00985775">
        <w:rPr>
          <w:sz w:val="22"/>
          <w:szCs w:val="22"/>
        </w:rPr>
        <w:lastRenderedPageBreak/>
        <w:t xml:space="preserve">obveznosti plačila odškodnin zaradi neizpolnjevanja pogodbenih obveznosti v času trajanja višje sile. </w:t>
      </w:r>
    </w:p>
    <w:p w14:paraId="5E6DE484" w14:textId="77777777" w:rsidR="00F61005" w:rsidRPr="00985775" w:rsidRDefault="00F61005" w:rsidP="00F61005">
      <w:pPr>
        <w:autoSpaceDE w:val="0"/>
        <w:autoSpaceDN w:val="0"/>
        <w:adjustRightInd w:val="0"/>
        <w:spacing w:after="0"/>
        <w:ind w:right="62"/>
        <w:rPr>
          <w:sz w:val="22"/>
          <w:szCs w:val="22"/>
        </w:rPr>
      </w:pPr>
    </w:p>
    <w:p w14:paraId="38E47C16" w14:textId="77777777" w:rsidR="00F61005" w:rsidRPr="00985775" w:rsidRDefault="00F61005" w:rsidP="00F61005">
      <w:pPr>
        <w:autoSpaceDE w:val="0"/>
        <w:autoSpaceDN w:val="0"/>
        <w:adjustRightInd w:val="0"/>
        <w:spacing w:after="0"/>
        <w:ind w:right="62"/>
        <w:rPr>
          <w:sz w:val="22"/>
          <w:szCs w:val="22"/>
        </w:rPr>
      </w:pPr>
      <w:r>
        <w:rPr>
          <w:sz w:val="22"/>
          <w:szCs w:val="22"/>
        </w:rPr>
        <w:t>Pogodbeni s</w:t>
      </w:r>
      <w:r w:rsidRPr="00985775">
        <w:rPr>
          <w:sz w:val="22"/>
          <w:szCs w:val="22"/>
        </w:rPr>
        <w:t xml:space="preserve">tranki ne odgovarjata za škodo, ki je nastala kot posledica delovanja višje sile oz. vzrokov, na katere nastanek in delovanje nista mogli vplivati. </w:t>
      </w:r>
    </w:p>
    <w:p w14:paraId="3079338E" w14:textId="77777777" w:rsidR="00F61005" w:rsidRPr="00985775" w:rsidRDefault="00F61005" w:rsidP="00F61005">
      <w:pPr>
        <w:autoSpaceDE w:val="0"/>
        <w:autoSpaceDN w:val="0"/>
        <w:adjustRightInd w:val="0"/>
        <w:spacing w:after="0"/>
        <w:ind w:right="62"/>
        <w:rPr>
          <w:sz w:val="22"/>
          <w:szCs w:val="22"/>
        </w:rPr>
      </w:pPr>
    </w:p>
    <w:p w14:paraId="34BBA714" w14:textId="77777777" w:rsidR="00F61005" w:rsidRPr="00985775" w:rsidRDefault="00F61005" w:rsidP="00F61005">
      <w:pPr>
        <w:autoSpaceDE w:val="0"/>
        <w:autoSpaceDN w:val="0"/>
        <w:adjustRightInd w:val="0"/>
        <w:spacing w:after="0"/>
        <w:ind w:right="62"/>
        <w:rPr>
          <w:sz w:val="22"/>
          <w:szCs w:val="22"/>
        </w:rPr>
      </w:pPr>
      <w:r>
        <w:rPr>
          <w:sz w:val="22"/>
          <w:szCs w:val="22"/>
        </w:rPr>
        <w:t>Pogodbena s</w:t>
      </w:r>
      <w:r w:rsidRPr="00985775">
        <w:rPr>
          <w:sz w:val="22"/>
          <w:szCs w:val="22"/>
        </w:rPr>
        <w:t xml:space="preserve">tranka, ki se sklicuje na višjo silo je dolžna o nastopu višje sile in njenem prenehanju takoj pisno obvestiti drugo </w:t>
      </w:r>
      <w:r w:rsidR="00EA2489">
        <w:rPr>
          <w:sz w:val="22"/>
          <w:szCs w:val="22"/>
        </w:rPr>
        <w:t xml:space="preserve">pogodbeno </w:t>
      </w:r>
      <w:r w:rsidRPr="00985775">
        <w:rPr>
          <w:sz w:val="22"/>
          <w:szCs w:val="22"/>
        </w:rPr>
        <w:t>stranko. V nasprotnem primeru odgovarja za vso, zaradi tega nastalo škodo.</w:t>
      </w:r>
    </w:p>
    <w:p w14:paraId="1E05719A" w14:textId="77777777" w:rsidR="00F61005" w:rsidRPr="00985775" w:rsidRDefault="00F61005" w:rsidP="00F61005">
      <w:pPr>
        <w:autoSpaceDE w:val="0"/>
        <w:autoSpaceDN w:val="0"/>
        <w:adjustRightInd w:val="0"/>
        <w:spacing w:after="0"/>
        <w:ind w:right="62"/>
        <w:rPr>
          <w:sz w:val="22"/>
          <w:szCs w:val="22"/>
        </w:rPr>
      </w:pPr>
    </w:p>
    <w:p w14:paraId="51E3D16C" w14:textId="77777777" w:rsidR="00F61005" w:rsidRPr="00985775" w:rsidRDefault="00F61005" w:rsidP="00F61005">
      <w:pPr>
        <w:autoSpaceDE w:val="0"/>
        <w:autoSpaceDN w:val="0"/>
        <w:adjustRightInd w:val="0"/>
        <w:spacing w:after="0"/>
        <w:ind w:right="62"/>
        <w:rPr>
          <w:sz w:val="22"/>
          <w:szCs w:val="22"/>
        </w:rPr>
      </w:pPr>
      <w:r w:rsidRPr="00985775">
        <w:rPr>
          <w:sz w:val="22"/>
          <w:szCs w:val="22"/>
        </w:rPr>
        <w:t>Primere višje sile in njihovo trajanje ugotavljata stranki sporazumno.</w:t>
      </w:r>
    </w:p>
    <w:p w14:paraId="2BE60A15" w14:textId="77777777" w:rsidR="00F61005" w:rsidRPr="00985775" w:rsidRDefault="00F61005" w:rsidP="00F61005">
      <w:pPr>
        <w:spacing w:after="0"/>
        <w:rPr>
          <w:rFonts w:cs="Arial"/>
          <w:sz w:val="22"/>
          <w:szCs w:val="22"/>
        </w:rPr>
      </w:pPr>
    </w:p>
    <w:p w14:paraId="331D860C" w14:textId="77777777" w:rsidR="00F61005" w:rsidRPr="00985775" w:rsidRDefault="00F61005" w:rsidP="00F61005">
      <w:pPr>
        <w:spacing w:after="0"/>
        <w:jc w:val="center"/>
        <w:rPr>
          <w:rFonts w:cs="Arial"/>
          <w:b/>
          <w:sz w:val="22"/>
          <w:szCs w:val="22"/>
        </w:rPr>
      </w:pPr>
      <w:r w:rsidRPr="00985775">
        <w:rPr>
          <w:rFonts w:cs="Arial"/>
          <w:b/>
          <w:sz w:val="22"/>
          <w:szCs w:val="22"/>
        </w:rPr>
        <w:t>POGODBENA KAZEN</w:t>
      </w:r>
    </w:p>
    <w:p w14:paraId="0EAC399A"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002A881D" w14:textId="77777777" w:rsidR="00F61005" w:rsidRPr="00985775" w:rsidRDefault="00F61005" w:rsidP="00F61005">
      <w:pPr>
        <w:spacing w:after="0"/>
        <w:rPr>
          <w:rFonts w:eastAsia="Calibri"/>
          <w:sz w:val="22"/>
          <w:szCs w:val="22"/>
        </w:rPr>
      </w:pPr>
    </w:p>
    <w:p w14:paraId="7AB478BA" w14:textId="77777777" w:rsidR="00F61005" w:rsidRPr="00985775" w:rsidRDefault="00F61005" w:rsidP="00F61005">
      <w:pPr>
        <w:autoSpaceDE w:val="0"/>
        <w:autoSpaceDN w:val="0"/>
        <w:adjustRightInd w:val="0"/>
        <w:spacing w:after="0"/>
        <w:ind w:right="62"/>
        <w:rPr>
          <w:sz w:val="22"/>
          <w:szCs w:val="22"/>
        </w:rPr>
      </w:pPr>
      <w:r>
        <w:rPr>
          <w:sz w:val="22"/>
          <w:szCs w:val="22"/>
        </w:rPr>
        <w:t>Pogodbeni s</w:t>
      </w:r>
      <w:r w:rsidRPr="00985775">
        <w:rPr>
          <w:sz w:val="22"/>
          <w:szCs w:val="22"/>
        </w:rPr>
        <w:t>tranki dogovorita pogodbeno kazen za primer, če izvajalec obveznosti iz te</w:t>
      </w:r>
      <w:r w:rsidR="00BA73CD">
        <w:rPr>
          <w:sz w:val="22"/>
          <w:szCs w:val="22"/>
        </w:rPr>
        <w:t xml:space="preserve"> pogodbe</w:t>
      </w:r>
      <w:r w:rsidRPr="00985775">
        <w:rPr>
          <w:sz w:val="22"/>
          <w:szCs w:val="22"/>
        </w:rPr>
        <w:t xml:space="preserve"> ne izvede ali jih ne izvede pravočasno. </w:t>
      </w:r>
    </w:p>
    <w:p w14:paraId="7888809D" w14:textId="77777777" w:rsidR="00F61005" w:rsidRPr="00985775" w:rsidRDefault="00F61005" w:rsidP="00F61005">
      <w:pPr>
        <w:autoSpaceDE w:val="0"/>
        <w:autoSpaceDN w:val="0"/>
        <w:adjustRightInd w:val="0"/>
        <w:spacing w:after="0"/>
        <w:ind w:right="62"/>
        <w:rPr>
          <w:sz w:val="22"/>
          <w:szCs w:val="22"/>
        </w:rPr>
      </w:pPr>
    </w:p>
    <w:p w14:paraId="27BAF7CE" w14:textId="77777777" w:rsidR="00F61005" w:rsidRPr="00985775" w:rsidRDefault="00F61005" w:rsidP="00F61005">
      <w:pPr>
        <w:autoSpaceDE w:val="0"/>
        <w:autoSpaceDN w:val="0"/>
        <w:adjustRightInd w:val="0"/>
        <w:spacing w:after="0"/>
        <w:ind w:right="62"/>
        <w:rPr>
          <w:sz w:val="22"/>
          <w:szCs w:val="22"/>
        </w:rPr>
      </w:pPr>
      <w:r w:rsidRPr="00985775">
        <w:rPr>
          <w:sz w:val="22"/>
          <w:szCs w:val="22"/>
        </w:rPr>
        <w:t>Če izvajalec ne izvede obveznosti iz te</w:t>
      </w:r>
      <w:r>
        <w:rPr>
          <w:sz w:val="22"/>
          <w:szCs w:val="22"/>
        </w:rPr>
        <w:t xml:space="preserve"> pogodbe</w:t>
      </w:r>
      <w:r w:rsidRPr="00985775">
        <w:rPr>
          <w:sz w:val="22"/>
          <w:szCs w:val="22"/>
        </w:rPr>
        <w:t xml:space="preserve"> ali zamudi z njihovo izpolnitvijo, ne glede na obseg zamude in ne glede na to, ali je naročniku zaradi zamude nastala kakšna škoda, je dolžan naročniku plačati pogodbeno kazen v višini 25 % od vrednosti posameznega naročila brez DDV. </w:t>
      </w:r>
    </w:p>
    <w:p w14:paraId="4AC15B8C" w14:textId="77777777" w:rsidR="00F61005" w:rsidRPr="00985775" w:rsidRDefault="00F61005" w:rsidP="00F61005">
      <w:pPr>
        <w:autoSpaceDE w:val="0"/>
        <w:autoSpaceDN w:val="0"/>
        <w:adjustRightInd w:val="0"/>
        <w:spacing w:after="0"/>
        <w:ind w:right="62"/>
        <w:rPr>
          <w:sz w:val="22"/>
          <w:szCs w:val="22"/>
        </w:rPr>
      </w:pPr>
    </w:p>
    <w:p w14:paraId="76E1EF29" w14:textId="77777777" w:rsidR="00F61005" w:rsidRPr="00985775" w:rsidRDefault="00F61005" w:rsidP="00F61005">
      <w:pPr>
        <w:autoSpaceDE w:val="0"/>
        <w:autoSpaceDN w:val="0"/>
        <w:adjustRightInd w:val="0"/>
        <w:spacing w:after="0"/>
        <w:ind w:right="62"/>
        <w:rPr>
          <w:sz w:val="22"/>
          <w:szCs w:val="22"/>
        </w:rPr>
      </w:pPr>
      <w:r w:rsidRPr="00985775">
        <w:rPr>
          <w:sz w:val="22"/>
          <w:szCs w:val="22"/>
        </w:rPr>
        <w:t>Če izvajalec po lastni krivdi z izpolnitvijo obveznosti zamudi 3x, lahko naročnik odstopi od te</w:t>
      </w:r>
      <w:r>
        <w:rPr>
          <w:sz w:val="22"/>
          <w:szCs w:val="22"/>
        </w:rPr>
        <w:t xml:space="preserve"> pogodbe</w:t>
      </w:r>
      <w:r w:rsidRPr="00985775">
        <w:rPr>
          <w:sz w:val="22"/>
          <w:szCs w:val="22"/>
        </w:rPr>
        <w:t xml:space="preserve"> in zahteva pogodbeno kazen v višini 25 % od vrednosti posameznega naročila brez DDV,  pri čemer naročnik ni dolžan izvajalcu plačati </w:t>
      </w:r>
      <w:r w:rsidRPr="00985775">
        <w:rPr>
          <w:sz w:val="22"/>
          <w:szCs w:val="22"/>
        </w:rPr>
        <w:lastRenderedPageBreak/>
        <w:t xml:space="preserve">ne pogodbeno dogovorjene cene, niti stroškov, ki bi izvajalcu v zvezi z odstopom od </w:t>
      </w:r>
      <w:r w:rsidR="00EA2489">
        <w:rPr>
          <w:sz w:val="22"/>
          <w:szCs w:val="22"/>
        </w:rPr>
        <w:t>te pogodbe</w:t>
      </w:r>
      <w:r w:rsidRPr="00985775">
        <w:rPr>
          <w:sz w:val="22"/>
          <w:szCs w:val="22"/>
        </w:rPr>
        <w:t xml:space="preserve"> nastali. </w:t>
      </w:r>
    </w:p>
    <w:p w14:paraId="54A0E7E9" w14:textId="77777777" w:rsidR="00F61005" w:rsidRPr="00985775" w:rsidRDefault="00F61005" w:rsidP="00F61005">
      <w:pPr>
        <w:autoSpaceDE w:val="0"/>
        <w:autoSpaceDN w:val="0"/>
        <w:adjustRightInd w:val="0"/>
        <w:spacing w:after="0"/>
        <w:ind w:right="62"/>
        <w:rPr>
          <w:sz w:val="22"/>
          <w:szCs w:val="22"/>
        </w:rPr>
      </w:pPr>
    </w:p>
    <w:p w14:paraId="3BEDC4C4" w14:textId="77777777" w:rsidR="00F61005" w:rsidRPr="00985775" w:rsidRDefault="00F61005" w:rsidP="00F61005">
      <w:pPr>
        <w:autoSpaceDE w:val="0"/>
        <w:autoSpaceDN w:val="0"/>
        <w:adjustRightInd w:val="0"/>
        <w:spacing w:after="0"/>
        <w:ind w:right="62"/>
        <w:rPr>
          <w:sz w:val="22"/>
          <w:szCs w:val="22"/>
        </w:rPr>
      </w:pPr>
      <w:r>
        <w:rPr>
          <w:sz w:val="22"/>
          <w:szCs w:val="22"/>
        </w:rPr>
        <w:t>Pogodbeni s</w:t>
      </w:r>
      <w:r w:rsidRPr="00985775">
        <w:rPr>
          <w:sz w:val="22"/>
          <w:szCs w:val="22"/>
        </w:rPr>
        <w:t>tranki sta soglasni, da ima naročnik pravico poleg pogodbene kazni po prejšnjih odstavkih tega člena neodvisno obremeniti izvajalca še za vso dejansko nastalo škodo, ki bi nastala zaradi izvajalčeve zamude pri izpolnitvi obveznosti iz te</w:t>
      </w:r>
      <w:r>
        <w:rPr>
          <w:sz w:val="22"/>
          <w:szCs w:val="22"/>
        </w:rPr>
        <w:t xml:space="preserve"> pogodbe</w:t>
      </w:r>
      <w:r w:rsidRPr="00985775">
        <w:rPr>
          <w:sz w:val="22"/>
          <w:szCs w:val="22"/>
        </w:rPr>
        <w:t xml:space="preserve">, nekvalitetne ali nedokončanih storitev. </w:t>
      </w:r>
    </w:p>
    <w:p w14:paraId="0DA35A2F" w14:textId="77777777" w:rsidR="00F61005" w:rsidRPr="00985775" w:rsidRDefault="00F61005" w:rsidP="00F61005">
      <w:pPr>
        <w:spacing w:after="0"/>
        <w:jc w:val="center"/>
        <w:rPr>
          <w:rFonts w:cs="Arial"/>
          <w:b/>
          <w:sz w:val="22"/>
          <w:szCs w:val="22"/>
        </w:rPr>
      </w:pPr>
      <w:r w:rsidRPr="00985775">
        <w:rPr>
          <w:rFonts w:cs="Arial"/>
          <w:b/>
          <w:sz w:val="22"/>
          <w:szCs w:val="22"/>
        </w:rPr>
        <w:t>PROTIKORUPCIJSKA KLAVZULA</w:t>
      </w:r>
    </w:p>
    <w:p w14:paraId="4EC7829B"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56EA63BA" w14:textId="77777777" w:rsidR="00F61005" w:rsidRPr="00985775" w:rsidRDefault="00F61005" w:rsidP="00F61005">
      <w:pPr>
        <w:spacing w:after="0"/>
        <w:rPr>
          <w:rFonts w:cs="Arial"/>
          <w:sz w:val="22"/>
          <w:szCs w:val="22"/>
        </w:rPr>
      </w:pPr>
    </w:p>
    <w:p w14:paraId="7900B43A" w14:textId="77777777" w:rsidR="00BA73CD" w:rsidRDefault="00BA73CD" w:rsidP="00BA73CD">
      <w:pPr>
        <w:widowControl/>
        <w:spacing w:after="0"/>
        <w:rPr>
          <w:sz w:val="22"/>
          <w:szCs w:val="22"/>
        </w:rPr>
      </w:pPr>
      <w:r>
        <w:rPr>
          <w:sz w:val="22"/>
          <w:szCs w:val="22"/>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2B0F1739" w14:textId="77777777" w:rsidR="00BA73CD" w:rsidRDefault="00BA73CD" w:rsidP="00BA73CD">
      <w:pPr>
        <w:pStyle w:val="ListParagraph"/>
        <w:widowControl/>
        <w:numPr>
          <w:ilvl w:val="0"/>
          <w:numId w:val="31"/>
        </w:numPr>
        <w:spacing w:after="0"/>
        <w:rPr>
          <w:sz w:val="22"/>
          <w:szCs w:val="22"/>
        </w:rPr>
      </w:pPr>
      <w:r>
        <w:rPr>
          <w:sz w:val="22"/>
          <w:szCs w:val="22"/>
        </w:rPr>
        <w:t xml:space="preserve">pridobitev posla ali </w:t>
      </w:r>
    </w:p>
    <w:p w14:paraId="7CFAACD0" w14:textId="77777777" w:rsidR="00BA73CD" w:rsidRDefault="00BA73CD" w:rsidP="00BA73CD">
      <w:pPr>
        <w:pStyle w:val="ListParagraph"/>
        <w:widowControl/>
        <w:numPr>
          <w:ilvl w:val="0"/>
          <w:numId w:val="31"/>
        </w:numPr>
        <w:spacing w:after="0"/>
        <w:rPr>
          <w:sz w:val="22"/>
          <w:szCs w:val="22"/>
        </w:rPr>
      </w:pPr>
      <w:r>
        <w:rPr>
          <w:sz w:val="22"/>
          <w:szCs w:val="22"/>
        </w:rPr>
        <w:t xml:space="preserve">za sklenitev posla pod ugodnejšimi pogoji ali </w:t>
      </w:r>
    </w:p>
    <w:p w14:paraId="37C48FDD" w14:textId="77777777" w:rsidR="00BA73CD" w:rsidRDefault="00BA73CD" w:rsidP="00BA73CD">
      <w:pPr>
        <w:pStyle w:val="ListParagraph"/>
        <w:widowControl/>
        <w:numPr>
          <w:ilvl w:val="0"/>
          <w:numId w:val="31"/>
        </w:numPr>
        <w:spacing w:after="0"/>
        <w:rPr>
          <w:sz w:val="22"/>
          <w:szCs w:val="22"/>
        </w:rPr>
      </w:pPr>
      <w:r>
        <w:rPr>
          <w:sz w:val="22"/>
          <w:szCs w:val="22"/>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0ACFE522" w14:textId="77777777" w:rsidR="00BA73CD" w:rsidRDefault="00BA73CD" w:rsidP="00BA73CD">
      <w:pPr>
        <w:widowControl/>
        <w:spacing w:after="0"/>
        <w:rPr>
          <w:sz w:val="22"/>
          <w:szCs w:val="22"/>
        </w:rPr>
      </w:pPr>
    </w:p>
    <w:p w14:paraId="649606A4" w14:textId="77777777" w:rsidR="00BA73CD" w:rsidRDefault="00BA73CD" w:rsidP="00BA73CD">
      <w:pPr>
        <w:widowControl/>
        <w:spacing w:after="0"/>
        <w:rPr>
          <w:sz w:val="22"/>
          <w:szCs w:val="22"/>
        </w:rPr>
      </w:pPr>
      <w:r>
        <w:rPr>
          <w:sz w:val="22"/>
          <w:szCs w:val="22"/>
        </w:rPr>
        <w:t>V primeru kršitve ali poskusa kršitve te klavzule je že sklenjena pogodba nična. V kolikor se pogodba še ni pričela uporabljati, se šteje, da pogodba ni bila sklenjena.</w:t>
      </w:r>
    </w:p>
    <w:p w14:paraId="6A89B1BE" w14:textId="77777777" w:rsidR="00BA73CD" w:rsidRDefault="00BA73CD" w:rsidP="00BA73CD">
      <w:pPr>
        <w:widowControl/>
        <w:spacing w:after="0"/>
        <w:rPr>
          <w:sz w:val="22"/>
          <w:szCs w:val="22"/>
        </w:rPr>
      </w:pPr>
    </w:p>
    <w:p w14:paraId="3F74C301" w14:textId="77777777" w:rsidR="00BA73CD" w:rsidRDefault="00BA73CD" w:rsidP="00BA73CD">
      <w:pPr>
        <w:widowControl/>
        <w:spacing w:after="0"/>
        <w:rPr>
          <w:sz w:val="22"/>
          <w:szCs w:val="22"/>
        </w:rPr>
      </w:pPr>
      <w:r>
        <w:rPr>
          <w:sz w:val="22"/>
          <w:szCs w:val="22"/>
        </w:rPr>
        <w:lastRenderedPageBreak/>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7D69D64D" w14:textId="77777777" w:rsidR="00BA73CD" w:rsidRDefault="00BA73CD" w:rsidP="00BA73CD">
      <w:pPr>
        <w:widowControl/>
        <w:spacing w:after="0"/>
        <w:rPr>
          <w:sz w:val="22"/>
          <w:szCs w:val="22"/>
        </w:rPr>
      </w:pPr>
    </w:p>
    <w:p w14:paraId="604F391D" w14:textId="77777777" w:rsidR="00BA73CD" w:rsidRDefault="00BA73CD" w:rsidP="00BA73CD">
      <w:pPr>
        <w:widowControl/>
        <w:spacing w:after="0"/>
        <w:rPr>
          <w:sz w:val="22"/>
          <w:szCs w:val="22"/>
        </w:rPr>
      </w:pPr>
      <w:r>
        <w:rPr>
          <w:sz w:val="22"/>
          <w:szCs w:val="22"/>
        </w:rPr>
        <w:t>Stranke se strinjajo, da bodo v celotnem času veljavnosti te pogodbe ravnale skladno z veljavno verzijo pravil ICC (International Chamber of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5A4EF22A" w14:textId="77777777" w:rsidR="00BA73CD" w:rsidRDefault="00BA73CD" w:rsidP="00BA73CD">
      <w:pPr>
        <w:widowControl/>
        <w:spacing w:after="0"/>
        <w:rPr>
          <w:sz w:val="22"/>
          <w:szCs w:val="22"/>
        </w:rPr>
      </w:pPr>
    </w:p>
    <w:p w14:paraId="21AD0CED" w14:textId="77777777" w:rsidR="00BA73CD" w:rsidRDefault="00BA73CD" w:rsidP="00BA73CD">
      <w:pPr>
        <w:widowControl/>
        <w:spacing w:after="0"/>
        <w:rPr>
          <w:sz w:val="22"/>
          <w:szCs w:val="22"/>
        </w:rPr>
      </w:pPr>
      <w:r>
        <w:rPr>
          <w:sz w:val="22"/>
          <w:szCs w:val="22"/>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06D5A782" w14:textId="77777777" w:rsidR="00F61005" w:rsidRPr="00985775" w:rsidRDefault="00F61005" w:rsidP="00F61005">
      <w:pPr>
        <w:spacing w:after="0"/>
        <w:rPr>
          <w:sz w:val="22"/>
          <w:szCs w:val="22"/>
        </w:rPr>
      </w:pPr>
    </w:p>
    <w:p w14:paraId="4D87DDAC" w14:textId="77777777" w:rsidR="00F61005" w:rsidRPr="00985775" w:rsidRDefault="00F61005" w:rsidP="00F61005">
      <w:pPr>
        <w:spacing w:after="0"/>
        <w:jc w:val="center"/>
        <w:rPr>
          <w:rFonts w:cs="Arial"/>
          <w:b/>
          <w:sz w:val="22"/>
          <w:szCs w:val="22"/>
        </w:rPr>
      </w:pPr>
      <w:r w:rsidRPr="00985775">
        <w:rPr>
          <w:rFonts w:cs="Arial"/>
          <w:b/>
          <w:sz w:val="22"/>
          <w:szCs w:val="22"/>
        </w:rPr>
        <w:t>POSLOVNA SKRIVNOST</w:t>
      </w:r>
    </w:p>
    <w:p w14:paraId="704FF935"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47184B68" w14:textId="77777777" w:rsidR="00F61005" w:rsidRPr="00985775" w:rsidRDefault="00F61005" w:rsidP="00F61005">
      <w:pPr>
        <w:spacing w:after="0"/>
        <w:rPr>
          <w:rFonts w:eastAsia="Calibri" w:cs="Arial"/>
          <w:sz w:val="22"/>
          <w:szCs w:val="22"/>
        </w:rPr>
      </w:pPr>
    </w:p>
    <w:p w14:paraId="0A11B704" w14:textId="77777777" w:rsidR="00F61005" w:rsidRPr="00985775" w:rsidRDefault="00F61005" w:rsidP="00F61005">
      <w:pPr>
        <w:spacing w:after="0"/>
        <w:rPr>
          <w:sz w:val="22"/>
          <w:szCs w:val="22"/>
        </w:rPr>
      </w:pPr>
      <w:r w:rsidRPr="00985775">
        <w:rPr>
          <w:sz w:val="22"/>
          <w:szCs w:val="22"/>
        </w:rPr>
        <w:t>Vsi podatki in informacije, ki jih izvajalec v času trajanja te</w:t>
      </w:r>
      <w:r w:rsidR="00D24DE0">
        <w:rPr>
          <w:sz w:val="22"/>
          <w:szCs w:val="22"/>
        </w:rPr>
        <w:t xml:space="preserve"> pogodbe</w:t>
      </w:r>
      <w:r w:rsidRPr="00985775">
        <w:rPr>
          <w:sz w:val="22"/>
          <w:szCs w:val="22"/>
        </w:rPr>
        <w:t xml:space="preserve"> pridobi od naročnika ali se nanj nanašajo, predstavljajo poslovno skrivnost, iz česar izhaja </w:t>
      </w:r>
      <w:r w:rsidRPr="00985775">
        <w:rPr>
          <w:sz w:val="22"/>
          <w:szCs w:val="22"/>
        </w:rPr>
        <w:lastRenderedPageBreak/>
        <w:t>njegova obveznost do molčečnosti in varovanja poslovne skrivnosti ves čas veljavnosti te</w:t>
      </w:r>
      <w:r w:rsidR="00D24DE0">
        <w:rPr>
          <w:sz w:val="22"/>
          <w:szCs w:val="22"/>
        </w:rPr>
        <w:t xml:space="preserve"> pogodbe</w:t>
      </w:r>
      <w:r w:rsidRPr="00985775">
        <w:rPr>
          <w:sz w:val="22"/>
          <w:szCs w:val="22"/>
        </w:rPr>
        <w:t xml:space="preserve"> in tudi po njenem prenehanju; v nasprotnem primeru je izvajalec odškodninsko odgovoren. </w:t>
      </w:r>
    </w:p>
    <w:p w14:paraId="64A6CCF2" w14:textId="77777777" w:rsidR="00F61005" w:rsidRPr="00985775" w:rsidRDefault="00F61005" w:rsidP="00F61005">
      <w:pPr>
        <w:spacing w:after="0"/>
        <w:rPr>
          <w:rFonts w:eastAsia="Calibri" w:cs="Arial"/>
          <w:sz w:val="22"/>
          <w:szCs w:val="22"/>
        </w:rPr>
      </w:pPr>
    </w:p>
    <w:p w14:paraId="6E115E77" w14:textId="77777777" w:rsidR="00F61005" w:rsidRPr="00985775" w:rsidRDefault="00F61005" w:rsidP="00F61005">
      <w:pPr>
        <w:spacing w:after="0"/>
        <w:jc w:val="center"/>
        <w:rPr>
          <w:rFonts w:eastAsia="Calibri" w:cs="Arial"/>
          <w:b/>
          <w:sz w:val="22"/>
          <w:szCs w:val="22"/>
        </w:rPr>
      </w:pPr>
      <w:r w:rsidRPr="00985775">
        <w:rPr>
          <w:rFonts w:eastAsia="Calibri" w:cs="Arial"/>
          <w:b/>
          <w:sz w:val="22"/>
          <w:szCs w:val="22"/>
        </w:rPr>
        <w:t>PREHODNE IN KONČNE DOLOČBE</w:t>
      </w:r>
    </w:p>
    <w:p w14:paraId="2B61F36B"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67C410D5" w14:textId="77777777" w:rsidR="00F61005" w:rsidRPr="00985775" w:rsidRDefault="00F61005" w:rsidP="00F61005">
      <w:pPr>
        <w:spacing w:after="0"/>
        <w:rPr>
          <w:rFonts w:eastAsia="Calibri"/>
          <w:sz w:val="22"/>
          <w:szCs w:val="22"/>
        </w:rPr>
      </w:pPr>
    </w:p>
    <w:p w14:paraId="67C6A7B9" w14:textId="77777777" w:rsidR="00F61005" w:rsidRPr="00985775" w:rsidRDefault="00F61005" w:rsidP="00F61005">
      <w:pPr>
        <w:spacing w:after="0"/>
        <w:rPr>
          <w:sz w:val="22"/>
          <w:szCs w:val="22"/>
        </w:rPr>
      </w:pPr>
      <w:r>
        <w:rPr>
          <w:sz w:val="22"/>
          <w:szCs w:val="22"/>
        </w:rPr>
        <w:t>Pogodbeni s</w:t>
      </w:r>
      <w:r w:rsidRPr="00985775">
        <w:rPr>
          <w:sz w:val="22"/>
          <w:szCs w:val="22"/>
        </w:rPr>
        <w:t>tranki sta sporazumni, izvajalec pa se izrecno zavezuje, da svojih terjatev do naročnika iz kateregakoli naslova brez izrecnega pisnega soglasja naročnika ne bo niti delno, niti v celoti odstopil (cediral) tretjim osebam (prepoved cesije).</w:t>
      </w:r>
    </w:p>
    <w:p w14:paraId="4B1D5712" w14:textId="77777777" w:rsidR="00F61005" w:rsidRPr="00985775" w:rsidRDefault="00F61005" w:rsidP="00F61005">
      <w:pPr>
        <w:spacing w:after="0"/>
        <w:rPr>
          <w:rFonts w:cs="Arial"/>
          <w:sz w:val="22"/>
          <w:szCs w:val="22"/>
        </w:rPr>
      </w:pPr>
    </w:p>
    <w:p w14:paraId="3FA238D6"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4D6B47C7" w14:textId="77777777" w:rsidR="00F61005" w:rsidRPr="00985775" w:rsidRDefault="00F61005" w:rsidP="00F61005">
      <w:pPr>
        <w:spacing w:after="0"/>
        <w:rPr>
          <w:rFonts w:cs="Arial"/>
          <w:sz w:val="22"/>
          <w:szCs w:val="22"/>
        </w:rPr>
      </w:pPr>
    </w:p>
    <w:p w14:paraId="27AD758F" w14:textId="77777777" w:rsidR="00F61005" w:rsidRPr="00985775" w:rsidRDefault="00F61005" w:rsidP="00F61005">
      <w:pPr>
        <w:spacing w:after="0"/>
        <w:rPr>
          <w:sz w:val="22"/>
          <w:szCs w:val="22"/>
        </w:rPr>
      </w:pPr>
      <w:r>
        <w:rPr>
          <w:sz w:val="22"/>
          <w:szCs w:val="22"/>
        </w:rPr>
        <w:t xml:space="preserve">To pogodbo </w:t>
      </w:r>
      <w:r w:rsidRPr="00985775">
        <w:rPr>
          <w:sz w:val="22"/>
          <w:szCs w:val="22"/>
        </w:rPr>
        <w:t>je mogoče spremeniti ali dopolniti samo v pisni obliki po sporazumu vseh strank.</w:t>
      </w:r>
    </w:p>
    <w:p w14:paraId="4483C7BD" w14:textId="77777777" w:rsidR="00F61005" w:rsidRDefault="00F61005" w:rsidP="00F61005">
      <w:pPr>
        <w:spacing w:after="0"/>
        <w:rPr>
          <w:rFonts w:cs="Arial"/>
          <w:sz w:val="22"/>
          <w:szCs w:val="22"/>
        </w:rPr>
      </w:pPr>
    </w:p>
    <w:p w14:paraId="0E9280DE" w14:textId="77777777" w:rsidR="003610FD" w:rsidRPr="003610FD" w:rsidRDefault="003610FD" w:rsidP="003610FD">
      <w:pPr>
        <w:pStyle w:val="ListParagraph"/>
        <w:numPr>
          <w:ilvl w:val="0"/>
          <w:numId w:val="26"/>
        </w:numPr>
        <w:spacing w:after="0"/>
        <w:jc w:val="center"/>
        <w:rPr>
          <w:rFonts w:cs="Arial"/>
          <w:b/>
          <w:sz w:val="22"/>
          <w:szCs w:val="22"/>
        </w:rPr>
      </w:pPr>
      <w:r w:rsidRPr="003610FD">
        <w:rPr>
          <w:rFonts w:cs="Arial"/>
          <w:b/>
          <w:sz w:val="22"/>
          <w:szCs w:val="22"/>
        </w:rPr>
        <w:t>člen</w:t>
      </w:r>
    </w:p>
    <w:p w14:paraId="25668B02" w14:textId="77777777" w:rsidR="003610FD" w:rsidRDefault="003610FD" w:rsidP="00F61005">
      <w:pPr>
        <w:spacing w:after="0"/>
        <w:rPr>
          <w:rFonts w:cs="Arial"/>
          <w:sz w:val="22"/>
          <w:szCs w:val="22"/>
        </w:rPr>
      </w:pPr>
    </w:p>
    <w:p w14:paraId="69EF94B4" w14:textId="77777777" w:rsidR="003610FD" w:rsidRPr="003610FD" w:rsidRDefault="003610FD" w:rsidP="003610FD">
      <w:pPr>
        <w:rPr>
          <w:sz w:val="22"/>
          <w:szCs w:val="22"/>
        </w:rPr>
      </w:pPr>
      <w:r w:rsidRPr="003610FD">
        <w:rPr>
          <w:sz w:val="22"/>
          <w:szCs w:val="22"/>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w:t>
      </w:r>
      <w:r w:rsidRPr="003610FD">
        <w:rPr>
          <w:sz w:val="22"/>
          <w:szCs w:val="22"/>
        </w:rPr>
        <w:lastRenderedPageBreak/>
        <w:t>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728BA73"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60858752" w14:textId="77777777" w:rsidR="00F61005" w:rsidRPr="00985775" w:rsidRDefault="00F61005" w:rsidP="00F61005">
      <w:pPr>
        <w:spacing w:after="0"/>
        <w:rPr>
          <w:sz w:val="22"/>
          <w:szCs w:val="22"/>
        </w:rPr>
      </w:pPr>
    </w:p>
    <w:p w14:paraId="7DA541CE" w14:textId="77777777" w:rsidR="00F61005" w:rsidRPr="00985775" w:rsidRDefault="00F61005" w:rsidP="00F61005">
      <w:pPr>
        <w:spacing w:after="0"/>
        <w:rPr>
          <w:sz w:val="22"/>
          <w:szCs w:val="22"/>
        </w:rPr>
      </w:pPr>
      <w:r w:rsidRPr="00985775">
        <w:rPr>
          <w:sz w:val="22"/>
          <w:szCs w:val="22"/>
        </w:rPr>
        <w:t xml:space="preserve">Ta </w:t>
      </w:r>
      <w:r>
        <w:rPr>
          <w:sz w:val="22"/>
          <w:szCs w:val="22"/>
        </w:rPr>
        <w:t xml:space="preserve">pogodba </w:t>
      </w:r>
      <w:r w:rsidRPr="00985775">
        <w:rPr>
          <w:sz w:val="22"/>
          <w:szCs w:val="22"/>
        </w:rPr>
        <w:t>začne veljati ko ga podpišeta obe stranki in ko naročnik od izvajalca prejeme bančno garancijo za dobro izvedbo pogodbenih obveznosti</w:t>
      </w:r>
      <w:r w:rsidR="00C019C7">
        <w:rPr>
          <w:sz w:val="22"/>
          <w:szCs w:val="22"/>
        </w:rPr>
        <w:t xml:space="preserve">, uporablja pa se </w:t>
      </w:r>
      <w:r w:rsidR="009E3520">
        <w:rPr>
          <w:sz w:val="22"/>
          <w:szCs w:val="22"/>
        </w:rPr>
        <w:t xml:space="preserve">predvidoma </w:t>
      </w:r>
      <w:r w:rsidR="00C019C7">
        <w:rPr>
          <w:sz w:val="22"/>
          <w:szCs w:val="22"/>
        </w:rPr>
        <w:t xml:space="preserve">od </w:t>
      </w:r>
      <w:r w:rsidR="0062261C">
        <w:rPr>
          <w:sz w:val="22"/>
          <w:szCs w:val="22"/>
        </w:rPr>
        <w:t>1.1.2021</w:t>
      </w:r>
      <w:r w:rsidR="00C019C7">
        <w:rPr>
          <w:sz w:val="22"/>
          <w:szCs w:val="22"/>
        </w:rPr>
        <w:t xml:space="preserve"> do 31.12.202</w:t>
      </w:r>
      <w:r w:rsidR="0062261C">
        <w:rPr>
          <w:sz w:val="22"/>
          <w:szCs w:val="22"/>
        </w:rPr>
        <w:t>2</w:t>
      </w:r>
      <w:r w:rsidRPr="00985775">
        <w:rPr>
          <w:sz w:val="22"/>
          <w:szCs w:val="22"/>
        </w:rPr>
        <w:t>.</w:t>
      </w:r>
    </w:p>
    <w:p w14:paraId="47DA870D" w14:textId="77777777" w:rsidR="00F61005" w:rsidRPr="00985775" w:rsidRDefault="00F61005" w:rsidP="00F61005">
      <w:pPr>
        <w:spacing w:after="0"/>
        <w:rPr>
          <w:rFonts w:cs="Arial"/>
          <w:sz w:val="22"/>
          <w:szCs w:val="22"/>
        </w:rPr>
      </w:pPr>
    </w:p>
    <w:p w14:paraId="257BEA72"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1DDDE066" w14:textId="77777777" w:rsidR="00F61005" w:rsidRPr="00985775" w:rsidRDefault="00F61005" w:rsidP="00F61005">
      <w:pPr>
        <w:spacing w:after="0"/>
        <w:rPr>
          <w:rFonts w:cs="Arial"/>
          <w:sz w:val="22"/>
          <w:szCs w:val="22"/>
        </w:rPr>
      </w:pPr>
    </w:p>
    <w:p w14:paraId="63F65962" w14:textId="77777777" w:rsidR="00F61005" w:rsidRPr="00985775" w:rsidRDefault="00F61005" w:rsidP="00F61005">
      <w:pPr>
        <w:spacing w:after="0"/>
        <w:rPr>
          <w:sz w:val="22"/>
          <w:szCs w:val="22"/>
        </w:rPr>
      </w:pPr>
      <w:r w:rsidRPr="00985775">
        <w:rPr>
          <w:sz w:val="22"/>
          <w:szCs w:val="22"/>
        </w:rPr>
        <w:t>Morebitna neveljavnost kateregakoli določila te</w:t>
      </w:r>
      <w:r>
        <w:rPr>
          <w:sz w:val="22"/>
          <w:szCs w:val="22"/>
        </w:rPr>
        <w:t xml:space="preserve"> pogodbe</w:t>
      </w:r>
      <w:r w:rsidRPr="00985775">
        <w:rPr>
          <w:sz w:val="22"/>
          <w:szCs w:val="22"/>
        </w:rPr>
        <w:t xml:space="preserve"> ne vpliva na veljavnost </w:t>
      </w:r>
      <w:r>
        <w:rPr>
          <w:sz w:val="22"/>
          <w:szCs w:val="22"/>
        </w:rPr>
        <w:t xml:space="preserve">te pogodbe </w:t>
      </w:r>
      <w:r w:rsidRPr="00985775">
        <w:rPr>
          <w:sz w:val="22"/>
          <w:szCs w:val="22"/>
        </w:rPr>
        <w:t>kot celote.</w:t>
      </w:r>
    </w:p>
    <w:p w14:paraId="7CCFE482" w14:textId="77777777" w:rsidR="00F61005" w:rsidRPr="00985775" w:rsidRDefault="00F61005" w:rsidP="00F61005">
      <w:pPr>
        <w:spacing w:after="0"/>
        <w:rPr>
          <w:sz w:val="22"/>
          <w:szCs w:val="22"/>
        </w:rPr>
      </w:pPr>
    </w:p>
    <w:p w14:paraId="4E7E3C3F" w14:textId="77777777" w:rsidR="00F61005" w:rsidRDefault="00F61005" w:rsidP="00F61005">
      <w:pPr>
        <w:spacing w:after="0"/>
        <w:rPr>
          <w:sz w:val="22"/>
          <w:szCs w:val="22"/>
        </w:rPr>
      </w:pPr>
      <w:r w:rsidRPr="00985775">
        <w:rPr>
          <w:sz w:val="22"/>
          <w:szCs w:val="22"/>
        </w:rPr>
        <w:t>Če se stranki ne dogovorita drugače, se morebitni spori iz te</w:t>
      </w:r>
      <w:r>
        <w:rPr>
          <w:sz w:val="22"/>
          <w:szCs w:val="22"/>
        </w:rPr>
        <w:t xml:space="preserve"> pogodbe</w:t>
      </w:r>
      <w:r w:rsidRPr="00985775">
        <w:rPr>
          <w:sz w:val="22"/>
          <w:szCs w:val="22"/>
        </w:rPr>
        <w:t xml:space="preserve"> razrešujejo </w:t>
      </w:r>
      <w:r w:rsidRPr="00985775">
        <w:rPr>
          <w:sz w:val="22"/>
          <w:szCs w:val="22"/>
        </w:rPr>
        <w:lastRenderedPageBreak/>
        <w:t>pred stvarno pristojnim sodiščem v Ljubljani po slovenskem pravu.</w:t>
      </w:r>
    </w:p>
    <w:p w14:paraId="5BDA21D0" w14:textId="77777777" w:rsidR="00C019C7" w:rsidRPr="00985775" w:rsidRDefault="00C019C7" w:rsidP="00F61005">
      <w:pPr>
        <w:spacing w:after="0"/>
        <w:rPr>
          <w:sz w:val="22"/>
          <w:szCs w:val="22"/>
        </w:rPr>
      </w:pPr>
    </w:p>
    <w:p w14:paraId="5A501C1A"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4E52EEBB" w14:textId="77777777" w:rsidR="00F61005" w:rsidRPr="00985775" w:rsidRDefault="00F61005" w:rsidP="00F61005">
      <w:pPr>
        <w:spacing w:after="0"/>
        <w:rPr>
          <w:rFonts w:cs="Arial"/>
          <w:sz w:val="22"/>
          <w:szCs w:val="22"/>
        </w:rPr>
      </w:pPr>
    </w:p>
    <w:p w14:paraId="5E9D5B3E" w14:textId="77777777" w:rsidR="00F61005" w:rsidRPr="00985775" w:rsidRDefault="00F61005" w:rsidP="00F61005">
      <w:pPr>
        <w:spacing w:after="0"/>
        <w:rPr>
          <w:sz w:val="22"/>
          <w:szCs w:val="22"/>
        </w:rPr>
      </w:pPr>
      <w:r w:rsidRPr="00985775">
        <w:rPr>
          <w:sz w:val="22"/>
          <w:szCs w:val="22"/>
        </w:rPr>
        <w:t xml:space="preserve">Ta </w:t>
      </w:r>
      <w:r>
        <w:rPr>
          <w:sz w:val="22"/>
          <w:szCs w:val="22"/>
        </w:rPr>
        <w:t xml:space="preserve">pogodba </w:t>
      </w:r>
      <w:r w:rsidRPr="00985775">
        <w:rPr>
          <w:sz w:val="22"/>
          <w:szCs w:val="22"/>
        </w:rPr>
        <w:t>je sklenjen</w:t>
      </w:r>
      <w:r>
        <w:rPr>
          <w:sz w:val="22"/>
          <w:szCs w:val="22"/>
        </w:rPr>
        <w:t>a</w:t>
      </w:r>
      <w:r w:rsidRPr="00985775">
        <w:rPr>
          <w:sz w:val="22"/>
          <w:szCs w:val="22"/>
        </w:rPr>
        <w:t xml:space="preserve"> v dveh izvodih, od katerih vsaka stranka prejme po en izvod.</w:t>
      </w:r>
    </w:p>
    <w:p w14:paraId="55C23529" w14:textId="77777777" w:rsidR="00F61005" w:rsidRDefault="00F61005" w:rsidP="00F61005">
      <w:pPr>
        <w:spacing w:after="0"/>
        <w:rPr>
          <w:sz w:val="22"/>
          <w:szCs w:val="22"/>
        </w:rPr>
      </w:pPr>
    </w:p>
    <w:p w14:paraId="167E455B" w14:textId="77777777" w:rsidR="00F61005" w:rsidRDefault="00F61005" w:rsidP="00F61005">
      <w:pPr>
        <w:spacing w:after="0"/>
        <w:rPr>
          <w:sz w:val="22"/>
          <w:szCs w:val="22"/>
        </w:rPr>
      </w:pPr>
    </w:p>
    <w:p w14:paraId="05377746" w14:textId="77777777" w:rsidR="00F61005" w:rsidRPr="00985775" w:rsidRDefault="00F61005" w:rsidP="00F61005">
      <w:pPr>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3964"/>
      </w:tblGrid>
      <w:tr w:rsidR="00004254" w14:paraId="2FAA13DC" w14:textId="77777777" w:rsidTr="00004254">
        <w:tc>
          <w:tcPr>
            <w:tcW w:w="3963" w:type="dxa"/>
          </w:tcPr>
          <w:p w14:paraId="3BE76949" w14:textId="77777777" w:rsidR="00004254" w:rsidRDefault="00004254" w:rsidP="00F61005">
            <w:pPr>
              <w:rPr>
                <w:sz w:val="22"/>
                <w:szCs w:val="22"/>
              </w:rPr>
            </w:pPr>
            <w:r w:rsidRPr="00985775">
              <w:rPr>
                <w:sz w:val="22"/>
                <w:szCs w:val="22"/>
              </w:rPr>
              <w:t>Kraj in datum:</w:t>
            </w:r>
          </w:p>
        </w:tc>
        <w:tc>
          <w:tcPr>
            <w:tcW w:w="3964" w:type="dxa"/>
          </w:tcPr>
          <w:p w14:paraId="37BED97B" w14:textId="77777777" w:rsidR="00004254" w:rsidRDefault="00004254" w:rsidP="00F61005">
            <w:pPr>
              <w:rPr>
                <w:sz w:val="22"/>
                <w:szCs w:val="22"/>
              </w:rPr>
            </w:pPr>
            <w:r w:rsidRPr="00985775">
              <w:rPr>
                <w:sz w:val="22"/>
                <w:szCs w:val="22"/>
              </w:rPr>
              <w:t>Kraj in datum:</w:t>
            </w:r>
          </w:p>
        </w:tc>
      </w:tr>
    </w:tbl>
    <w:p w14:paraId="2AC8A009" w14:textId="77777777" w:rsidR="00F61005" w:rsidRPr="00985775" w:rsidRDefault="00F61005" w:rsidP="00F61005">
      <w:pPr>
        <w:spacing w:after="0"/>
        <w:rPr>
          <w:sz w:val="22"/>
          <w:szCs w:val="22"/>
        </w:rPr>
      </w:pPr>
    </w:p>
    <w:p w14:paraId="6DB04D30" w14:textId="77777777" w:rsidR="00F61005" w:rsidRDefault="00F61005" w:rsidP="00F61005">
      <w:pPr>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3964"/>
      </w:tblGrid>
      <w:tr w:rsidR="00004254" w:rsidRPr="00004254" w14:paraId="0716DB01" w14:textId="77777777" w:rsidTr="00004254">
        <w:tc>
          <w:tcPr>
            <w:tcW w:w="3963" w:type="dxa"/>
          </w:tcPr>
          <w:p w14:paraId="1F8E1510" w14:textId="77777777" w:rsidR="00004254" w:rsidRPr="00004254" w:rsidRDefault="00004254" w:rsidP="00F61005">
            <w:pPr>
              <w:rPr>
                <w:b/>
                <w:sz w:val="22"/>
                <w:szCs w:val="22"/>
              </w:rPr>
            </w:pPr>
            <w:r w:rsidRPr="00004254">
              <w:rPr>
                <w:b/>
                <w:sz w:val="22"/>
                <w:szCs w:val="22"/>
              </w:rPr>
              <w:t>NAROČNIK</w:t>
            </w:r>
          </w:p>
        </w:tc>
        <w:tc>
          <w:tcPr>
            <w:tcW w:w="3964" w:type="dxa"/>
          </w:tcPr>
          <w:p w14:paraId="28CACC93" w14:textId="77777777" w:rsidR="00004254" w:rsidRPr="00004254" w:rsidRDefault="00EE536C" w:rsidP="00F61005">
            <w:pPr>
              <w:rPr>
                <w:b/>
                <w:sz w:val="22"/>
                <w:szCs w:val="22"/>
              </w:rPr>
            </w:pPr>
            <w:r>
              <w:rPr>
                <w:b/>
                <w:sz w:val="22"/>
                <w:szCs w:val="22"/>
              </w:rPr>
              <w:t>IZVAJALEC</w:t>
            </w:r>
          </w:p>
        </w:tc>
      </w:tr>
    </w:tbl>
    <w:p w14:paraId="12DC604D" w14:textId="77777777" w:rsidR="00004254" w:rsidRDefault="00004254" w:rsidP="00F61005">
      <w:pPr>
        <w:spacing w:after="0"/>
        <w:rPr>
          <w:sz w:val="22"/>
          <w:szCs w:val="22"/>
        </w:rPr>
      </w:pPr>
    </w:p>
    <w:sectPr w:rsidR="00004254" w:rsidSect="00F7054E">
      <w:headerReference w:type="default" r:id="rId9"/>
      <w:footerReference w:type="default" r:id="rId10"/>
      <w:headerReference w:type="first" r:id="rId11"/>
      <w:footerReference w:type="first" r:id="rId12"/>
      <w:pgSz w:w="11906" w:h="16838"/>
      <w:pgMar w:top="2835" w:right="2268" w:bottom="226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5CEE5" w14:textId="77777777" w:rsidR="00CC25DA" w:rsidRDefault="00CC25DA" w:rsidP="002219CE">
      <w:r>
        <w:separator/>
      </w:r>
    </w:p>
  </w:endnote>
  <w:endnote w:type="continuationSeparator" w:id="0">
    <w:p w14:paraId="234E31E1" w14:textId="77777777" w:rsidR="00CC25DA" w:rsidRDefault="00CC25DA" w:rsidP="002219CE">
      <w:r>
        <w:continuationSeparator/>
      </w:r>
    </w:p>
  </w:endnote>
  <w:endnote w:type="continuationNotice" w:id="1">
    <w:p w14:paraId="623CD271" w14:textId="77777777" w:rsidR="00CC25DA" w:rsidRDefault="00CC25DA"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Cambria"/>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552177"/>
      <w:docPartObj>
        <w:docPartGallery w:val="Page Numbers (Bottom of Page)"/>
        <w:docPartUnique/>
      </w:docPartObj>
    </w:sdtPr>
    <w:sdtEndPr>
      <w:rPr>
        <w:noProof/>
      </w:rPr>
    </w:sdtEndPr>
    <w:sdtContent>
      <w:p w14:paraId="409ABDDC" w14:textId="5061CAF5" w:rsidR="00CC25DA" w:rsidRPr="009966DA" w:rsidRDefault="00CC25DA" w:rsidP="003C12F6">
        <w:pPr>
          <w:pStyle w:val="Footer"/>
          <w:jc w:val="center"/>
        </w:pPr>
        <w:r w:rsidRPr="009966DA">
          <w:fldChar w:fldCharType="begin"/>
        </w:r>
        <w:r w:rsidRPr="009966DA">
          <w:instrText xml:space="preserve"> PAGE   \* MERGEFORMAT </w:instrText>
        </w:r>
        <w:r w:rsidRPr="009966DA">
          <w:fldChar w:fldCharType="separate"/>
        </w:r>
        <w:r w:rsidR="00F440B2">
          <w:rPr>
            <w:noProof/>
          </w:rPr>
          <w:t>2</w:t>
        </w:r>
        <w:r w:rsidRPr="009966DA">
          <w:rPr>
            <w:noProof/>
          </w:rPr>
          <w:fldChar w:fldCharType="end"/>
        </w:r>
      </w:p>
    </w:sdtContent>
  </w:sdt>
  <w:p w14:paraId="0B726D81" w14:textId="77777777" w:rsidR="00CC25DA" w:rsidRDefault="00CC25DA" w:rsidP="0022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A14A8" w14:textId="77777777" w:rsidR="00CC25DA" w:rsidRDefault="00CC25DA" w:rsidP="002219CE">
    <w:pPr>
      <w:pStyle w:val="Footer"/>
    </w:pPr>
  </w:p>
  <w:p w14:paraId="6D576CF6" w14:textId="77777777" w:rsidR="00CC25DA" w:rsidRDefault="00CC25DA" w:rsidP="0022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1210E" w14:textId="77777777" w:rsidR="00CC25DA" w:rsidRDefault="00CC25DA" w:rsidP="002219CE">
      <w:r>
        <w:separator/>
      </w:r>
    </w:p>
  </w:footnote>
  <w:footnote w:type="continuationSeparator" w:id="0">
    <w:p w14:paraId="3B7F9C0B" w14:textId="77777777" w:rsidR="00CC25DA" w:rsidRDefault="00CC25DA" w:rsidP="002219CE">
      <w:r>
        <w:continuationSeparator/>
      </w:r>
    </w:p>
  </w:footnote>
  <w:footnote w:type="continuationNotice" w:id="1">
    <w:p w14:paraId="681B7D3D" w14:textId="77777777" w:rsidR="00CC25DA" w:rsidRDefault="00CC25DA" w:rsidP="002219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DADEE" w14:textId="77777777" w:rsidR="00CC25DA" w:rsidRDefault="00CC25DA"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0E5F29DF" wp14:editId="73D5FAF1">
          <wp:simplePos x="0" y="0"/>
          <wp:positionH relativeFrom="page">
            <wp:align>right</wp:align>
          </wp:positionH>
          <wp:positionV relativeFrom="page">
            <wp:align>top</wp:align>
          </wp:positionV>
          <wp:extent cx="1428750" cy="1076325"/>
          <wp:effectExtent l="0" t="0" r="0" b="9525"/>
          <wp:wrapSquare wrapText="bothSides"/>
          <wp:docPr id="1"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264D1D" w14:textId="77777777" w:rsidR="00CC25DA" w:rsidRPr="00BA04DF" w:rsidRDefault="00CC25DA"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Družba za upravljanje terjatev bank, d. d.</w:t>
    </w:r>
  </w:p>
  <w:p w14:paraId="45694094" w14:textId="77777777" w:rsidR="00CC25DA" w:rsidRPr="00E51A04" w:rsidRDefault="00CC25DA" w:rsidP="00BA04DF">
    <w:pPr>
      <w:jc w:val="center"/>
      <w:rPr>
        <w:rStyle w:val="IntenseEmphasis"/>
        <w:color w:val="auto"/>
        <w:sz w:val="18"/>
        <w:szCs w:val="18"/>
      </w:rPr>
    </w:pPr>
    <w:r w:rsidRPr="00BA04DF">
      <w:rPr>
        <w:rFonts w:ascii="Calibri" w:eastAsia="Times New Roman" w:hAnsi="Calibri" w:cs="Times New Roman"/>
        <w:i/>
        <w:sz w:val="18"/>
        <w:szCs w:val="22"/>
        <w:lang w:eastAsia="en-GB"/>
      </w:rPr>
      <w:t xml:space="preserve">Razpisna dokumentacija v postopku oddaje javnega </w:t>
    </w:r>
    <w:r w:rsidRPr="001D3708">
      <w:rPr>
        <w:rFonts w:ascii="Calibri" w:eastAsia="Times New Roman" w:hAnsi="Calibri" w:cs="Times New Roman"/>
        <w:i/>
        <w:sz w:val="18"/>
        <w:szCs w:val="22"/>
        <w:lang w:eastAsia="en-GB"/>
      </w:rPr>
      <w:t>naročila št. JN/</w:t>
    </w:r>
    <w:r>
      <w:rPr>
        <w:rFonts w:ascii="Calibri" w:eastAsia="Times New Roman" w:hAnsi="Calibri" w:cs="Times New Roman"/>
        <w:i/>
        <w:sz w:val="18"/>
        <w:szCs w:val="22"/>
        <w:lang w:eastAsia="en-GB"/>
      </w:rPr>
      <w:t>8</w:t>
    </w:r>
    <w:r w:rsidRPr="001D3708">
      <w:rPr>
        <w:rFonts w:ascii="Calibri" w:eastAsia="Times New Roman" w:hAnsi="Calibri" w:cs="Times New Roman"/>
        <w:i/>
        <w:sz w:val="18"/>
        <w:szCs w:val="22"/>
        <w:lang w:eastAsia="en-GB"/>
      </w:rPr>
      <w:t>-P</w:t>
    </w:r>
    <w:r>
      <w:rPr>
        <w:rFonts w:ascii="Calibri" w:eastAsia="Times New Roman" w:hAnsi="Calibri" w:cs="Times New Roman"/>
        <w:i/>
        <w:sz w:val="18"/>
        <w:szCs w:val="22"/>
        <w:lang w:eastAsia="en-GB"/>
      </w:rPr>
      <w:t>R</w:t>
    </w:r>
    <w:r w:rsidRPr="001D3708">
      <w:rPr>
        <w:rFonts w:ascii="Calibri" w:eastAsia="Times New Roman" w:hAnsi="Calibri" w:cs="Times New Roman"/>
        <w:i/>
        <w:sz w:val="18"/>
        <w:szCs w:val="22"/>
        <w:lang w:eastAsia="en-GB"/>
      </w:rPr>
      <w:t>/2</w:t>
    </w:r>
    <w:r w:rsidRPr="001E0A37">
      <w:rPr>
        <w:rFonts w:ascii="Calibri" w:eastAsia="Times New Roman" w:hAnsi="Calibri" w:cs="Times New Roman"/>
        <w:i/>
        <w:sz w:val="18"/>
        <w:szCs w:val="22"/>
        <w:lang w:eastAsia="en-GB"/>
      </w:rPr>
      <w:t>0</w:t>
    </w:r>
    <w:r w:rsidRPr="00E51A04">
      <w:rPr>
        <w:i/>
        <w:noProof/>
        <w:sz w:val="18"/>
        <w:szCs w:val="18"/>
        <w:lang w:eastAsia="sl-SI"/>
      </w:rPr>
      <w:drawing>
        <wp:anchor distT="0" distB="0" distL="114300" distR="114300" simplePos="0" relativeHeight="251661312" behindDoc="0" locked="0" layoutInCell="1" allowOverlap="1" wp14:anchorId="7308F2D3" wp14:editId="39586B7C">
          <wp:simplePos x="0" y="0"/>
          <wp:positionH relativeFrom="page">
            <wp:align>right</wp:align>
          </wp:positionH>
          <wp:positionV relativeFrom="page">
            <wp:align>top</wp:align>
          </wp:positionV>
          <wp:extent cx="1429200" cy="1076400"/>
          <wp:effectExtent l="0" t="0" r="0" b="0"/>
          <wp:wrapSquare wrapText="bothSides"/>
          <wp:docPr id="5"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i/>
        <w:sz w:val="18"/>
        <w:szCs w:val="22"/>
        <w:lang w:eastAsia="en-GB"/>
      </w:rPr>
      <w:t>20</w:t>
    </w:r>
  </w:p>
  <w:p w14:paraId="71DF4EF2" w14:textId="77777777" w:rsidR="00CC25DA" w:rsidRPr="001E717A" w:rsidRDefault="00CC25DA" w:rsidP="001E717A">
    <w:pPr>
      <w:jc w:val="center"/>
      <w:rPr>
        <w:i/>
        <w:sz w:val="18"/>
        <w:szCs w:val="18"/>
      </w:rPr>
    </w:pPr>
    <w:r w:rsidRPr="006E7877">
      <w:rPr>
        <w:i/>
        <w:sz w:val="18"/>
        <w:szCs w:val="18"/>
      </w:rPr>
      <w:t xml:space="preserve">Načrtovanje in zakup medijskega </w:t>
    </w:r>
    <w:r>
      <w:rPr>
        <w:i/>
        <w:sz w:val="18"/>
        <w:szCs w:val="18"/>
      </w:rPr>
      <w:t>prostora za potrebe DUTB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6B054" w14:textId="77777777" w:rsidR="00CC25DA" w:rsidRDefault="00CC25DA" w:rsidP="004E6180">
    <w:pPr>
      <w:pStyle w:val="Header"/>
      <w:jc w:val="center"/>
    </w:pPr>
    <w:r>
      <w:rPr>
        <w:noProof/>
        <w:lang w:eastAsia="sl-SI"/>
      </w:rPr>
      <w:drawing>
        <wp:anchor distT="0" distB="0" distL="114300" distR="114300" simplePos="0" relativeHeight="251659264" behindDoc="0" locked="1" layoutInCell="1" allowOverlap="1" wp14:anchorId="10203E01" wp14:editId="3FF76A8E">
          <wp:simplePos x="0" y="0"/>
          <wp:positionH relativeFrom="page">
            <wp:posOffset>6120765</wp:posOffset>
          </wp:positionH>
          <wp:positionV relativeFrom="page">
            <wp:posOffset>180340</wp:posOffset>
          </wp:positionV>
          <wp:extent cx="1263600" cy="3394800"/>
          <wp:effectExtent l="0" t="0" r="0" b="0"/>
          <wp:wrapSquare wrapText="bothSides"/>
          <wp:docPr id="6" name="Picture 6"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7AD0B13"/>
    <w:multiLevelType w:val="hybridMultilevel"/>
    <w:tmpl w:val="E19A58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6432"/>
    <w:multiLevelType w:val="hybridMultilevel"/>
    <w:tmpl w:val="6280515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42D0727"/>
    <w:multiLevelType w:val="hybridMultilevel"/>
    <w:tmpl w:val="0BB2F6FC"/>
    <w:lvl w:ilvl="0" w:tplc="F3A45B8E">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B8D7AC2"/>
    <w:multiLevelType w:val="hybridMultilevel"/>
    <w:tmpl w:val="6728D9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BD1285"/>
    <w:multiLevelType w:val="hybridMultilevel"/>
    <w:tmpl w:val="CE5E6BFA"/>
    <w:lvl w:ilvl="0" w:tplc="01E632EC">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3AF170C6"/>
    <w:multiLevelType w:val="hybridMultilevel"/>
    <w:tmpl w:val="F91EB6B2"/>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996457"/>
    <w:multiLevelType w:val="hybridMultilevel"/>
    <w:tmpl w:val="1B9C9E80"/>
    <w:lvl w:ilvl="0" w:tplc="07966052">
      <w:start w:val="1000"/>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751FE3"/>
    <w:multiLevelType w:val="hybridMultilevel"/>
    <w:tmpl w:val="2C4E09F0"/>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616FE1"/>
    <w:multiLevelType w:val="hybridMultilevel"/>
    <w:tmpl w:val="46BA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A0E10CD"/>
    <w:multiLevelType w:val="hybridMultilevel"/>
    <w:tmpl w:val="85D22C60"/>
    <w:lvl w:ilvl="0" w:tplc="0424000F">
      <w:start w:val="1"/>
      <w:numFmt w:val="decimal"/>
      <w:lvlText w:val="%1."/>
      <w:lvlJc w:val="left"/>
      <w:pPr>
        <w:ind w:left="720" w:hanging="360"/>
      </w:pPr>
    </w:lvl>
    <w:lvl w:ilvl="1" w:tplc="A35470EA">
      <w:numFmt w:val="bullet"/>
      <w:lvlText w:val="•"/>
      <w:lvlJc w:val="left"/>
      <w:pPr>
        <w:ind w:left="1785" w:hanging="705"/>
      </w:pPr>
      <w:rPr>
        <w:rFonts w:ascii="Calibri" w:eastAsia="Times New Roman" w:hAnsi="Calibri"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A6E7990"/>
    <w:multiLevelType w:val="hybridMultilevel"/>
    <w:tmpl w:val="11BCCB8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F781B"/>
    <w:multiLevelType w:val="hybridMultilevel"/>
    <w:tmpl w:val="CAD28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24750E4"/>
    <w:multiLevelType w:val="hybridMultilevel"/>
    <w:tmpl w:val="F68C0DB2"/>
    <w:lvl w:ilvl="0" w:tplc="2796F6E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C63F83"/>
    <w:multiLevelType w:val="hybridMultilevel"/>
    <w:tmpl w:val="D0DE8FE4"/>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57D20A0"/>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8"/>
  </w:num>
  <w:num w:numId="4">
    <w:abstractNumId w:val="15"/>
  </w:num>
  <w:num w:numId="5">
    <w:abstractNumId w:val="24"/>
  </w:num>
  <w:num w:numId="6">
    <w:abstractNumId w:val="6"/>
  </w:num>
  <w:num w:numId="7">
    <w:abstractNumId w:val="20"/>
  </w:num>
  <w:num w:numId="8">
    <w:abstractNumId w:val="29"/>
  </w:num>
  <w:num w:numId="9">
    <w:abstractNumId w:val="18"/>
  </w:num>
  <w:num w:numId="10">
    <w:abstractNumId w:val="0"/>
  </w:num>
  <w:num w:numId="11">
    <w:abstractNumId w:val="13"/>
  </w:num>
  <w:num w:numId="12">
    <w:abstractNumId w:val="22"/>
  </w:num>
  <w:num w:numId="13">
    <w:abstractNumId w:val="14"/>
  </w:num>
  <w:num w:numId="14">
    <w:abstractNumId w:val="3"/>
  </w:num>
  <w:num w:numId="15">
    <w:abstractNumId w:val="2"/>
  </w:num>
  <w:num w:numId="16">
    <w:abstractNumId w:val="26"/>
  </w:num>
  <w:num w:numId="17">
    <w:abstractNumId w:val="16"/>
  </w:num>
  <w:num w:numId="18">
    <w:abstractNumId w:val="30"/>
  </w:num>
  <w:num w:numId="19">
    <w:abstractNumId w:val="31"/>
  </w:num>
  <w:num w:numId="20">
    <w:abstractNumId w:val="10"/>
  </w:num>
  <w:num w:numId="21">
    <w:abstractNumId w:val="7"/>
  </w:num>
  <w:num w:numId="22">
    <w:abstractNumId w:val="27"/>
  </w:num>
  <w:num w:numId="23">
    <w:abstractNumId w:val="17"/>
  </w:num>
  <w:num w:numId="24">
    <w:abstractNumId w:val="19"/>
  </w:num>
  <w:num w:numId="25">
    <w:abstractNumId w:val="21"/>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4"/>
  </w:num>
  <w:num w:numId="29">
    <w:abstractNumId w:val="32"/>
  </w:num>
  <w:num w:numId="30">
    <w:abstractNumId w:val="5"/>
  </w:num>
  <w:num w:numId="31">
    <w:abstractNumId w:val="8"/>
  </w:num>
  <w:num w:numId="32">
    <w:abstractNumId w:val="9"/>
  </w:num>
  <w:num w:numId="33">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86"/>
    <w:rsid w:val="00002172"/>
    <w:rsid w:val="00002366"/>
    <w:rsid w:val="0000364F"/>
    <w:rsid w:val="00003840"/>
    <w:rsid w:val="00003D6F"/>
    <w:rsid w:val="0000407D"/>
    <w:rsid w:val="00004254"/>
    <w:rsid w:val="0000471F"/>
    <w:rsid w:val="00004793"/>
    <w:rsid w:val="000054A3"/>
    <w:rsid w:val="00006642"/>
    <w:rsid w:val="00007FE9"/>
    <w:rsid w:val="000108C4"/>
    <w:rsid w:val="00010950"/>
    <w:rsid w:val="00010B3E"/>
    <w:rsid w:val="00010BA3"/>
    <w:rsid w:val="00010EA3"/>
    <w:rsid w:val="000115C9"/>
    <w:rsid w:val="00013A37"/>
    <w:rsid w:val="00013A4E"/>
    <w:rsid w:val="00013C29"/>
    <w:rsid w:val="00013CED"/>
    <w:rsid w:val="00014238"/>
    <w:rsid w:val="00015062"/>
    <w:rsid w:val="00015098"/>
    <w:rsid w:val="0001567E"/>
    <w:rsid w:val="00015B2E"/>
    <w:rsid w:val="0001674D"/>
    <w:rsid w:val="00016C7C"/>
    <w:rsid w:val="00016EF9"/>
    <w:rsid w:val="000171FF"/>
    <w:rsid w:val="00017470"/>
    <w:rsid w:val="000174A2"/>
    <w:rsid w:val="00017D90"/>
    <w:rsid w:val="0002054E"/>
    <w:rsid w:val="00020B71"/>
    <w:rsid w:val="00020DDA"/>
    <w:rsid w:val="00021D3E"/>
    <w:rsid w:val="00021FE0"/>
    <w:rsid w:val="00023431"/>
    <w:rsid w:val="00023658"/>
    <w:rsid w:val="00023C5D"/>
    <w:rsid w:val="00024E09"/>
    <w:rsid w:val="00024FBD"/>
    <w:rsid w:val="00025075"/>
    <w:rsid w:val="00025411"/>
    <w:rsid w:val="00025498"/>
    <w:rsid w:val="00025E88"/>
    <w:rsid w:val="00026A53"/>
    <w:rsid w:val="00027DFC"/>
    <w:rsid w:val="000312BC"/>
    <w:rsid w:val="0003135E"/>
    <w:rsid w:val="00031A5F"/>
    <w:rsid w:val="00031AC9"/>
    <w:rsid w:val="00031C59"/>
    <w:rsid w:val="00033796"/>
    <w:rsid w:val="0003406F"/>
    <w:rsid w:val="00035304"/>
    <w:rsid w:val="0003593F"/>
    <w:rsid w:val="000360E7"/>
    <w:rsid w:val="00036895"/>
    <w:rsid w:val="00036AE8"/>
    <w:rsid w:val="00036EEE"/>
    <w:rsid w:val="00040889"/>
    <w:rsid w:val="00040CE1"/>
    <w:rsid w:val="00042210"/>
    <w:rsid w:val="00042323"/>
    <w:rsid w:val="0004292E"/>
    <w:rsid w:val="000458C5"/>
    <w:rsid w:val="00045BDC"/>
    <w:rsid w:val="00045CF1"/>
    <w:rsid w:val="00047234"/>
    <w:rsid w:val="00050208"/>
    <w:rsid w:val="000506FB"/>
    <w:rsid w:val="0005385E"/>
    <w:rsid w:val="00054067"/>
    <w:rsid w:val="00054EDB"/>
    <w:rsid w:val="000550B8"/>
    <w:rsid w:val="000555D5"/>
    <w:rsid w:val="0005657C"/>
    <w:rsid w:val="00056620"/>
    <w:rsid w:val="0005696D"/>
    <w:rsid w:val="00057CEC"/>
    <w:rsid w:val="00057D7A"/>
    <w:rsid w:val="0006018F"/>
    <w:rsid w:val="00061267"/>
    <w:rsid w:val="00062BB8"/>
    <w:rsid w:val="000632FB"/>
    <w:rsid w:val="00063774"/>
    <w:rsid w:val="00063795"/>
    <w:rsid w:val="0006494F"/>
    <w:rsid w:val="00064FC9"/>
    <w:rsid w:val="00066306"/>
    <w:rsid w:val="000663F1"/>
    <w:rsid w:val="00066ABA"/>
    <w:rsid w:val="00066DE9"/>
    <w:rsid w:val="00067D5A"/>
    <w:rsid w:val="00070E85"/>
    <w:rsid w:val="00071445"/>
    <w:rsid w:val="00072F6F"/>
    <w:rsid w:val="0007319D"/>
    <w:rsid w:val="000740FF"/>
    <w:rsid w:val="00075DFB"/>
    <w:rsid w:val="00076334"/>
    <w:rsid w:val="000765F4"/>
    <w:rsid w:val="00077670"/>
    <w:rsid w:val="00077A2A"/>
    <w:rsid w:val="00077E75"/>
    <w:rsid w:val="00080317"/>
    <w:rsid w:val="0008092E"/>
    <w:rsid w:val="0008097E"/>
    <w:rsid w:val="00080D80"/>
    <w:rsid w:val="0008122E"/>
    <w:rsid w:val="00081B56"/>
    <w:rsid w:val="000821DB"/>
    <w:rsid w:val="000821DD"/>
    <w:rsid w:val="00082855"/>
    <w:rsid w:val="00082871"/>
    <w:rsid w:val="000832A3"/>
    <w:rsid w:val="0008336B"/>
    <w:rsid w:val="0008342A"/>
    <w:rsid w:val="0008375B"/>
    <w:rsid w:val="00086660"/>
    <w:rsid w:val="00086F7B"/>
    <w:rsid w:val="0008711B"/>
    <w:rsid w:val="00087736"/>
    <w:rsid w:val="000879DA"/>
    <w:rsid w:val="000902E7"/>
    <w:rsid w:val="00090A26"/>
    <w:rsid w:val="00090D31"/>
    <w:rsid w:val="000913C5"/>
    <w:rsid w:val="00092A4F"/>
    <w:rsid w:val="00092B58"/>
    <w:rsid w:val="0009461B"/>
    <w:rsid w:val="000969C9"/>
    <w:rsid w:val="000A1562"/>
    <w:rsid w:val="000A1B5D"/>
    <w:rsid w:val="000A2AF0"/>
    <w:rsid w:val="000A2C9B"/>
    <w:rsid w:val="000A2DD0"/>
    <w:rsid w:val="000A3476"/>
    <w:rsid w:val="000A39D4"/>
    <w:rsid w:val="000A3DB9"/>
    <w:rsid w:val="000A3EC5"/>
    <w:rsid w:val="000A4595"/>
    <w:rsid w:val="000A4C13"/>
    <w:rsid w:val="000A5CD4"/>
    <w:rsid w:val="000A752E"/>
    <w:rsid w:val="000B01A7"/>
    <w:rsid w:val="000B0225"/>
    <w:rsid w:val="000B0584"/>
    <w:rsid w:val="000B0D1C"/>
    <w:rsid w:val="000B26EC"/>
    <w:rsid w:val="000B2BD1"/>
    <w:rsid w:val="000B4A2C"/>
    <w:rsid w:val="000B526B"/>
    <w:rsid w:val="000B52D5"/>
    <w:rsid w:val="000B6398"/>
    <w:rsid w:val="000C0BCB"/>
    <w:rsid w:val="000C0C88"/>
    <w:rsid w:val="000C1775"/>
    <w:rsid w:val="000C3B4C"/>
    <w:rsid w:val="000C5089"/>
    <w:rsid w:val="000C6658"/>
    <w:rsid w:val="000C6664"/>
    <w:rsid w:val="000C6C1A"/>
    <w:rsid w:val="000C749F"/>
    <w:rsid w:val="000C7DE4"/>
    <w:rsid w:val="000D068C"/>
    <w:rsid w:val="000D1C7F"/>
    <w:rsid w:val="000D1D27"/>
    <w:rsid w:val="000D1E35"/>
    <w:rsid w:val="000D2AF8"/>
    <w:rsid w:val="000D3B9E"/>
    <w:rsid w:val="000D4CD0"/>
    <w:rsid w:val="000D5031"/>
    <w:rsid w:val="000D534E"/>
    <w:rsid w:val="000D557B"/>
    <w:rsid w:val="000D5D1D"/>
    <w:rsid w:val="000D6CB2"/>
    <w:rsid w:val="000D6FCE"/>
    <w:rsid w:val="000D7B26"/>
    <w:rsid w:val="000E0036"/>
    <w:rsid w:val="000E01C3"/>
    <w:rsid w:val="000E12E4"/>
    <w:rsid w:val="000E2607"/>
    <w:rsid w:val="000E278C"/>
    <w:rsid w:val="000E3501"/>
    <w:rsid w:val="000E39F0"/>
    <w:rsid w:val="000E3EF0"/>
    <w:rsid w:val="000E44A1"/>
    <w:rsid w:val="000E460A"/>
    <w:rsid w:val="000E52E6"/>
    <w:rsid w:val="000E5D82"/>
    <w:rsid w:val="000E777B"/>
    <w:rsid w:val="000E79E6"/>
    <w:rsid w:val="000E7BF5"/>
    <w:rsid w:val="000F005A"/>
    <w:rsid w:val="000F016B"/>
    <w:rsid w:val="000F15D1"/>
    <w:rsid w:val="000F1654"/>
    <w:rsid w:val="000F1EDE"/>
    <w:rsid w:val="000F2811"/>
    <w:rsid w:val="000F29F3"/>
    <w:rsid w:val="000F3FB9"/>
    <w:rsid w:val="000F4400"/>
    <w:rsid w:val="000F48EE"/>
    <w:rsid w:val="000F5A6C"/>
    <w:rsid w:val="000F5C8B"/>
    <w:rsid w:val="000F66B7"/>
    <w:rsid w:val="000F6A4F"/>
    <w:rsid w:val="000F7B98"/>
    <w:rsid w:val="000F7F7B"/>
    <w:rsid w:val="00100693"/>
    <w:rsid w:val="001007D2"/>
    <w:rsid w:val="00100F14"/>
    <w:rsid w:val="00101F83"/>
    <w:rsid w:val="00102003"/>
    <w:rsid w:val="001020EB"/>
    <w:rsid w:val="00102B85"/>
    <w:rsid w:val="00103AF4"/>
    <w:rsid w:val="00103B31"/>
    <w:rsid w:val="001041AD"/>
    <w:rsid w:val="00104B17"/>
    <w:rsid w:val="00105DBB"/>
    <w:rsid w:val="0010782F"/>
    <w:rsid w:val="0010794D"/>
    <w:rsid w:val="00107AC7"/>
    <w:rsid w:val="00110A4B"/>
    <w:rsid w:val="001115A6"/>
    <w:rsid w:val="00112236"/>
    <w:rsid w:val="00112D80"/>
    <w:rsid w:val="0011452A"/>
    <w:rsid w:val="0011489B"/>
    <w:rsid w:val="00114D90"/>
    <w:rsid w:val="0011592C"/>
    <w:rsid w:val="00116B21"/>
    <w:rsid w:val="00120082"/>
    <w:rsid w:val="00120F44"/>
    <w:rsid w:val="00121D06"/>
    <w:rsid w:val="00121E0B"/>
    <w:rsid w:val="001228BC"/>
    <w:rsid w:val="001231C0"/>
    <w:rsid w:val="00123348"/>
    <w:rsid w:val="001246CB"/>
    <w:rsid w:val="00125186"/>
    <w:rsid w:val="00125CF1"/>
    <w:rsid w:val="001268E4"/>
    <w:rsid w:val="00126AAF"/>
    <w:rsid w:val="00126DA1"/>
    <w:rsid w:val="0013091F"/>
    <w:rsid w:val="0013152E"/>
    <w:rsid w:val="0013157A"/>
    <w:rsid w:val="00131614"/>
    <w:rsid w:val="00131BDD"/>
    <w:rsid w:val="00132A67"/>
    <w:rsid w:val="00133A0B"/>
    <w:rsid w:val="00133E4F"/>
    <w:rsid w:val="0013449F"/>
    <w:rsid w:val="001344B5"/>
    <w:rsid w:val="0013571D"/>
    <w:rsid w:val="00136504"/>
    <w:rsid w:val="00136985"/>
    <w:rsid w:val="00137399"/>
    <w:rsid w:val="00137B92"/>
    <w:rsid w:val="00140996"/>
    <w:rsid w:val="00142281"/>
    <w:rsid w:val="00142BDF"/>
    <w:rsid w:val="0014406D"/>
    <w:rsid w:val="00144DDC"/>
    <w:rsid w:val="00144E66"/>
    <w:rsid w:val="00145014"/>
    <w:rsid w:val="0014507E"/>
    <w:rsid w:val="0014544E"/>
    <w:rsid w:val="00146196"/>
    <w:rsid w:val="001467C6"/>
    <w:rsid w:val="0015030B"/>
    <w:rsid w:val="00151284"/>
    <w:rsid w:val="0015136F"/>
    <w:rsid w:val="00151623"/>
    <w:rsid w:val="00151BD5"/>
    <w:rsid w:val="0015232C"/>
    <w:rsid w:val="001523A7"/>
    <w:rsid w:val="00152CFC"/>
    <w:rsid w:val="00153746"/>
    <w:rsid w:val="001541DF"/>
    <w:rsid w:val="001549CD"/>
    <w:rsid w:val="001554DF"/>
    <w:rsid w:val="00157399"/>
    <w:rsid w:val="001604A7"/>
    <w:rsid w:val="00161C04"/>
    <w:rsid w:val="00161C1D"/>
    <w:rsid w:val="00162DB0"/>
    <w:rsid w:val="0016319E"/>
    <w:rsid w:val="00163747"/>
    <w:rsid w:val="001642B7"/>
    <w:rsid w:val="0016462E"/>
    <w:rsid w:val="00164686"/>
    <w:rsid w:val="00164ED9"/>
    <w:rsid w:val="00165FF1"/>
    <w:rsid w:val="00166CD6"/>
    <w:rsid w:val="00166F6F"/>
    <w:rsid w:val="00167BCA"/>
    <w:rsid w:val="00167FE4"/>
    <w:rsid w:val="00171258"/>
    <w:rsid w:val="00171A32"/>
    <w:rsid w:val="00171A96"/>
    <w:rsid w:val="0017214F"/>
    <w:rsid w:val="00173DDA"/>
    <w:rsid w:val="00174483"/>
    <w:rsid w:val="0017448C"/>
    <w:rsid w:val="0017509E"/>
    <w:rsid w:val="00175E6C"/>
    <w:rsid w:val="00177887"/>
    <w:rsid w:val="001802BF"/>
    <w:rsid w:val="00180568"/>
    <w:rsid w:val="00181765"/>
    <w:rsid w:val="0018258E"/>
    <w:rsid w:val="00183664"/>
    <w:rsid w:val="0018403B"/>
    <w:rsid w:val="00184362"/>
    <w:rsid w:val="00186B9A"/>
    <w:rsid w:val="00186F3B"/>
    <w:rsid w:val="00187FF1"/>
    <w:rsid w:val="0019072A"/>
    <w:rsid w:val="00190C60"/>
    <w:rsid w:val="00191527"/>
    <w:rsid w:val="00191F0F"/>
    <w:rsid w:val="00192B54"/>
    <w:rsid w:val="00194272"/>
    <w:rsid w:val="00194646"/>
    <w:rsid w:val="00195062"/>
    <w:rsid w:val="00195B71"/>
    <w:rsid w:val="00195FE1"/>
    <w:rsid w:val="001960D9"/>
    <w:rsid w:val="0019627F"/>
    <w:rsid w:val="0019799A"/>
    <w:rsid w:val="001A00F7"/>
    <w:rsid w:val="001A04FF"/>
    <w:rsid w:val="001A07A5"/>
    <w:rsid w:val="001A1535"/>
    <w:rsid w:val="001A2FDC"/>
    <w:rsid w:val="001A35DF"/>
    <w:rsid w:val="001A4273"/>
    <w:rsid w:val="001A44FF"/>
    <w:rsid w:val="001A4704"/>
    <w:rsid w:val="001A4771"/>
    <w:rsid w:val="001A4A80"/>
    <w:rsid w:val="001A5590"/>
    <w:rsid w:val="001A58D9"/>
    <w:rsid w:val="001A58FC"/>
    <w:rsid w:val="001A629F"/>
    <w:rsid w:val="001A6AE1"/>
    <w:rsid w:val="001A6B8C"/>
    <w:rsid w:val="001B0582"/>
    <w:rsid w:val="001B0AB4"/>
    <w:rsid w:val="001B127E"/>
    <w:rsid w:val="001B1447"/>
    <w:rsid w:val="001B22BB"/>
    <w:rsid w:val="001B27C4"/>
    <w:rsid w:val="001B2F61"/>
    <w:rsid w:val="001B31DF"/>
    <w:rsid w:val="001B572D"/>
    <w:rsid w:val="001B57AF"/>
    <w:rsid w:val="001B7111"/>
    <w:rsid w:val="001B727A"/>
    <w:rsid w:val="001B7C73"/>
    <w:rsid w:val="001C0813"/>
    <w:rsid w:val="001C0E5D"/>
    <w:rsid w:val="001C106C"/>
    <w:rsid w:val="001C54EB"/>
    <w:rsid w:val="001C5509"/>
    <w:rsid w:val="001C5E4A"/>
    <w:rsid w:val="001C5F9F"/>
    <w:rsid w:val="001C61AF"/>
    <w:rsid w:val="001C6398"/>
    <w:rsid w:val="001C77BB"/>
    <w:rsid w:val="001D00D9"/>
    <w:rsid w:val="001D0447"/>
    <w:rsid w:val="001D0F8E"/>
    <w:rsid w:val="001D2193"/>
    <w:rsid w:val="001D23A0"/>
    <w:rsid w:val="001D245D"/>
    <w:rsid w:val="001D29AC"/>
    <w:rsid w:val="001D3708"/>
    <w:rsid w:val="001D6281"/>
    <w:rsid w:val="001D71C7"/>
    <w:rsid w:val="001D743F"/>
    <w:rsid w:val="001D7463"/>
    <w:rsid w:val="001E09EE"/>
    <w:rsid w:val="001E0A37"/>
    <w:rsid w:val="001E1A63"/>
    <w:rsid w:val="001E1F49"/>
    <w:rsid w:val="001E2209"/>
    <w:rsid w:val="001E284B"/>
    <w:rsid w:val="001E2C0F"/>
    <w:rsid w:val="001E325D"/>
    <w:rsid w:val="001E36FA"/>
    <w:rsid w:val="001E3A41"/>
    <w:rsid w:val="001E3B8D"/>
    <w:rsid w:val="001E3E61"/>
    <w:rsid w:val="001E4760"/>
    <w:rsid w:val="001E4E5C"/>
    <w:rsid w:val="001E53BC"/>
    <w:rsid w:val="001E6ECD"/>
    <w:rsid w:val="001E717A"/>
    <w:rsid w:val="001E7871"/>
    <w:rsid w:val="001E7F82"/>
    <w:rsid w:val="001F0924"/>
    <w:rsid w:val="001F18F1"/>
    <w:rsid w:val="001F1F93"/>
    <w:rsid w:val="001F3BBA"/>
    <w:rsid w:val="001F53BC"/>
    <w:rsid w:val="001F5E10"/>
    <w:rsid w:val="001F5E8D"/>
    <w:rsid w:val="0020054C"/>
    <w:rsid w:val="002005D3"/>
    <w:rsid w:val="00200AEC"/>
    <w:rsid w:val="00202915"/>
    <w:rsid w:val="002037B6"/>
    <w:rsid w:val="00203A86"/>
    <w:rsid w:val="00203C12"/>
    <w:rsid w:val="00203E1E"/>
    <w:rsid w:val="00204123"/>
    <w:rsid w:val="00204F98"/>
    <w:rsid w:val="002052D1"/>
    <w:rsid w:val="00205FFF"/>
    <w:rsid w:val="00206316"/>
    <w:rsid w:val="0020633A"/>
    <w:rsid w:val="002065F0"/>
    <w:rsid w:val="002079A1"/>
    <w:rsid w:val="00211125"/>
    <w:rsid w:val="002114C4"/>
    <w:rsid w:val="002123B1"/>
    <w:rsid w:val="0021294B"/>
    <w:rsid w:val="002137E6"/>
    <w:rsid w:val="002146E3"/>
    <w:rsid w:val="00214E5B"/>
    <w:rsid w:val="00217778"/>
    <w:rsid w:val="00217EDE"/>
    <w:rsid w:val="00220789"/>
    <w:rsid w:val="002207E7"/>
    <w:rsid w:val="002213E0"/>
    <w:rsid w:val="002219CE"/>
    <w:rsid w:val="00223652"/>
    <w:rsid w:val="00223CEB"/>
    <w:rsid w:val="00223E3F"/>
    <w:rsid w:val="00224715"/>
    <w:rsid w:val="00224B7E"/>
    <w:rsid w:val="002251BD"/>
    <w:rsid w:val="00225CEA"/>
    <w:rsid w:val="0022691F"/>
    <w:rsid w:val="00226DA3"/>
    <w:rsid w:val="00227083"/>
    <w:rsid w:val="002271E2"/>
    <w:rsid w:val="0023073E"/>
    <w:rsid w:val="00230DFA"/>
    <w:rsid w:val="002311E6"/>
    <w:rsid w:val="002323BF"/>
    <w:rsid w:val="00232C0E"/>
    <w:rsid w:val="002346B8"/>
    <w:rsid w:val="0023513E"/>
    <w:rsid w:val="00235AC0"/>
    <w:rsid w:val="00235CE4"/>
    <w:rsid w:val="0023630D"/>
    <w:rsid w:val="00236584"/>
    <w:rsid w:val="00236888"/>
    <w:rsid w:val="00236F34"/>
    <w:rsid w:val="002403DD"/>
    <w:rsid w:val="0024138B"/>
    <w:rsid w:val="002416FD"/>
    <w:rsid w:val="00241F31"/>
    <w:rsid w:val="00243106"/>
    <w:rsid w:val="002443BB"/>
    <w:rsid w:val="0024520E"/>
    <w:rsid w:val="002455E3"/>
    <w:rsid w:val="002457B0"/>
    <w:rsid w:val="00245AB8"/>
    <w:rsid w:val="00246FB1"/>
    <w:rsid w:val="002505A3"/>
    <w:rsid w:val="002505E9"/>
    <w:rsid w:val="00250953"/>
    <w:rsid w:val="00250BA6"/>
    <w:rsid w:val="00250F2C"/>
    <w:rsid w:val="00251222"/>
    <w:rsid w:val="0025144D"/>
    <w:rsid w:val="00251D48"/>
    <w:rsid w:val="002521B0"/>
    <w:rsid w:val="00252645"/>
    <w:rsid w:val="00253B8D"/>
    <w:rsid w:val="0025411C"/>
    <w:rsid w:val="002559E3"/>
    <w:rsid w:val="00255D2D"/>
    <w:rsid w:val="00256152"/>
    <w:rsid w:val="00256C5A"/>
    <w:rsid w:val="00260D9F"/>
    <w:rsid w:val="00261458"/>
    <w:rsid w:val="002616C0"/>
    <w:rsid w:val="002618EE"/>
    <w:rsid w:val="00263137"/>
    <w:rsid w:val="002645DA"/>
    <w:rsid w:val="0026580E"/>
    <w:rsid w:val="00265E75"/>
    <w:rsid w:val="00266171"/>
    <w:rsid w:val="002664CB"/>
    <w:rsid w:val="002665F1"/>
    <w:rsid w:val="00266E46"/>
    <w:rsid w:val="002671FC"/>
    <w:rsid w:val="002702D6"/>
    <w:rsid w:val="00270832"/>
    <w:rsid w:val="0027141E"/>
    <w:rsid w:val="002715DA"/>
    <w:rsid w:val="00273599"/>
    <w:rsid w:val="00273BF4"/>
    <w:rsid w:val="00273F8E"/>
    <w:rsid w:val="00274381"/>
    <w:rsid w:val="0027494F"/>
    <w:rsid w:val="002756DE"/>
    <w:rsid w:val="0027649D"/>
    <w:rsid w:val="00280D69"/>
    <w:rsid w:val="00281ACE"/>
    <w:rsid w:val="00282608"/>
    <w:rsid w:val="00282DC8"/>
    <w:rsid w:val="002837E1"/>
    <w:rsid w:val="00284615"/>
    <w:rsid w:val="00284B08"/>
    <w:rsid w:val="00284CA3"/>
    <w:rsid w:val="00284EC2"/>
    <w:rsid w:val="00285674"/>
    <w:rsid w:val="002857BA"/>
    <w:rsid w:val="00285B08"/>
    <w:rsid w:val="00285B62"/>
    <w:rsid w:val="002864D1"/>
    <w:rsid w:val="00286890"/>
    <w:rsid w:val="00286BD9"/>
    <w:rsid w:val="0028706E"/>
    <w:rsid w:val="002878AA"/>
    <w:rsid w:val="0029085B"/>
    <w:rsid w:val="0029203D"/>
    <w:rsid w:val="002920A6"/>
    <w:rsid w:val="002936F1"/>
    <w:rsid w:val="00293799"/>
    <w:rsid w:val="00294701"/>
    <w:rsid w:val="00295354"/>
    <w:rsid w:val="00296255"/>
    <w:rsid w:val="00296B95"/>
    <w:rsid w:val="002975A3"/>
    <w:rsid w:val="002A040D"/>
    <w:rsid w:val="002A0F15"/>
    <w:rsid w:val="002A1240"/>
    <w:rsid w:val="002A24D1"/>
    <w:rsid w:val="002A2F20"/>
    <w:rsid w:val="002A3418"/>
    <w:rsid w:val="002A367C"/>
    <w:rsid w:val="002A5758"/>
    <w:rsid w:val="002A7ADE"/>
    <w:rsid w:val="002B165E"/>
    <w:rsid w:val="002B1BE8"/>
    <w:rsid w:val="002B27CF"/>
    <w:rsid w:val="002B2833"/>
    <w:rsid w:val="002B5CFA"/>
    <w:rsid w:val="002B6091"/>
    <w:rsid w:val="002B63FA"/>
    <w:rsid w:val="002B6B6A"/>
    <w:rsid w:val="002B6F46"/>
    <w:rsid w:val="002B7EC2"/>
    <w:rsid w:val="002C1405"/>
    <w:rsid w:val="002C23DB"/>
    <w:rsid w:val="002C2607"/>
    <w:rsid w:val="002C2A58"/>
    <w:rsid w:val="002C3871"/>
    <w:rsid w:val="002C3B73"/>
    <w:rsid w:val="002C3C4F"/>
    <w:rsid w:val="002C429A"/>
    <w:rsid w:val="002C4AF9"/>
    <w:rsid w:val="002C5056"/>
    <w:rsid w:val="002C5DB4"/>
    <w:rsid w:val="002C660D"/>
    <w:rsid w:val="002C6D20"/>
    <w:rsid w:val="002C6DB2"/>
    <w:rsid w:val="002C73E8"/>
    <w:rsid w:val="002C7610"/>
    <w:rsid w:val="002D01DF"/>
    <w:rsid w:val="002D0606"/>
    <w:rsid w:val="002D09BE"/>
    <w:rsid w:val="002D1131"/>
    <w:rsid w:val="002D218B"/>
    <w:rsid w:val="002D2ECE"/>
    <w:rsid w:val="002D3989"/>
    <w:rsid w:val="002D3B10"/>
    <w:rsid w:val="002D3B5B"/>
    <w:rsid w:val="002D3D1C"/>
    <w:rsid w:val="002D45E5"/>
    <w:rsid w:val="002D6B67"/>
    <w:rsid w:val="002D7973"/>
    <w:rsid w:val="002E07BA"/>
    <w:rsid w:val="002E085B"/>
    <w:rsid w:val="002E150A"/>
    <w:rsid w:val="002E1CEF"/>
    <w:rsid w:val="002E244D"/>
    <w:rsid w:val="002E24E8"/>
    <w:rsid w:val="002E2B23"/>
    <w:rsid w:val="002E37EB"/>
    <w:rsid w:val="002E4ADA"/>
    <w:rsid w:val="002E61F7"/>
    <w:rsid w:val="002E61F8"/>
    <w:rsid w:val="002E7609"/>
    <w:rsid w:val="002F1158"/>
    <w:rsid w:val="002F11BA"/>
    <w:rsid w:val="002F1D6F"/>
    <w:rsid w:val="002F2B96"/>
    <w:rsid w:val="002F3F9D"/>
    <w:rsid w:val="002F4539"/>
    <w:rsid w:val="002F542F"/>
    <w:rsid w:val="002F6DA6"/>
    <w:rsid w:val="002F7B62"/>
    <w:rsid w:val="00300FAC"/>
    <w:rsid w:val="00301AB4"/>
    <w:rsid w:val="00302FBB"/>
    <w:rsid w:val="00303F88"/>
    <w:rsid w:val="00304ACA"/>
    <w:rsid w:val="0030540B"/>
    <w:rsid w:val="003056A9"/>
    <w:rsid w:val="0030600F"/>
    <w:rsid w:val="00306EE2"/>
    <w:rsid w:val="00310DDC"/>
    <w:rsid w:val="00311FB5"/>
    <w:rsid w:val="00312575"/>
    <w:rsid w:val="003126B4"/>
    <w:rsid w:val="0031741C"/>
    <w:rsid w:val="00317569"/>
    <w:rsid w:val="00317AE8"/>
    <w:rsid w:val="00320A86"/>
    <w:rsid w:val="00320F77"/>
    <w:rsid w:val="00321AC1"/>
    <w:rsid w:val="00321DE7"/>
    <w:rsid w:val="00322183"/>
    <w:rsid w:val="00322265"/>
    <w:rsid w:val="00323492"/>
    <w:rsid w:val="00323791"/>
    <w:rsid w:val="00324F6E"/>
    <w:rsid w:val="00325971"/>
    <w:rsid w:val="00326EF4"/>
    <w:rsid w:val="00326F36"/>
    <w:rsid w:val="00327030"/>
    <w:rsid w:val="00327264"/>
    <w:rsid w:val="003276E0"/>
    <w:rsid w:val="0033047A"/>
    <w:rsid w:val="00330F38"/>
    <w:rsid w:val="003311F1"/>
    <w:rsid w:val="00332EBE"/>
    <w:rsid w:val="00333BAB"/>
    <w:rsid w:val="00333ED0"/>
    <w:rsid w:val="0033400E"/>
    <w:rsid w:val="003343DC"/>
    <w:rsid w:val="00334421"/>
    <w:rsid w:val="00334B52"/>
    <w:rsid w:val="00334BE0"/>
    <w:rsid w:val="0033598C"/>
    <w:rsid w:val="00335A36"/>
    <w:rsid w:val="0033704A"/>
    <w:rsid w:val="003379E7"/>
    <w:rsid w:val="00337CDC"/>
    <w:rsid w:val="00337FDE"/>
    <w:rsid w:val="00340E8A"/>
    <w:rsid w:val="00341266"/>
    <w:rsid w:val="003415E0"/>
    <w:rsid w:val="00342EAA"/>
    <w:rsid w:val="00344947"/>
    <w:rsid w:val="003456EE"/>
    <w:rsid w:val="00347133"/>
    <w:rsid w:val="00347170"/>
    <w:rsid w:val="003472AD"/>
    <w:rsid w:val="003473AD"/>
    <w:rsid w:val="00347743"/>
    <w:rsid w:val="00347884"/>
    <w:rsid w:val="0035033F"/>
    <w:rsid w:val="0035119A"/>
    <w:rsid w:val="00351B4A"/>
    <w:rsid w:val="003524BA"/>
    <w:rsid w:val="003526B2"/>
    <w:rsid w:val="0035425B"/>
    <w:rsid w:val="003548A3"/>
    <w:rsid w:val="00354DC1"/>
    <w:rsid w:val="003554A1"/>
    <w:rsid w:val="00355789"/>
    <w:rsid w:val="00356275"/>
    <w:rsid w:val="003567ED"/>
    <w:rsid w:val="00357695"/>
    <w:rsid w:val="00357C19"/>
    <w:rsid w:val="00360828"/>
    <w:rsid w:val="003610FD"/>
    <w:rsid w:val="003615B3"/>
    <w:rsid w:val="003623E7"/>
    <w:rsid w:val="00362EC9"/>
    <w:rsid w:val="00363692"/>
    <w:rsid w:val="0036384A"/>
    <w:rsid w:val="00364065"/>
    <w:rsid w:val="003641B0"/>
    <w:rsid w:val="003643C6"/>
    <w:rsid w:val="00364C90"/>
    <w:rsid w:val="00365456"/>
    <w:rsid w:val="00365812"/>
    <w:rsid w:val="00365881"/>
    <w:rsid w:val="00365D6A"/>
    <w:rsid w:val="00367460"/>
    <w:rsid w:val="003701B0"/>
    <w:rsid w:val="00370994"/>
    <w:rsid w:val="00370EBD"/>
    <w:rsid w:val="00371052"/>
    <w:rsid w:val="003715C2"/>
    <w:rsid w:val="00371D66"/>
    <w:rsid w:val="00371D84"/>
    <w:rsid w:val="00372BF9"/>
    <w:rsid w:val="003732E2"/>
    <w:rsid w:val="00374858"/>
    <w:rsid w:val="00374DFB"/>
    <w:rsid w:val="0037586F"/>
    <w:rsid w:val="0037774E"/>
    <w:rsid w:val="00377F56"/>
    <w:rsid w:val="003810DE"/>
    <w:rsid w:val="003814EC"/>
    <w:rsid w:val="00381A5C"/>
    <w:rsid w:val="00383B7D"/>
    <w:rsid w:val="00384F64"/>
    <w:rsid w:val="003850FB"/>
    <w:rsid w:val="0038574C"/>
    <w:rsid w:val="00385BB3"/>
    <w:rsid w:val="00387035"/>
    <w:rsid w:val="0038720A"/>
    <w:rsid w:val="00387318"/>
    <w:rsid w:val="00391491"/>
    <w:rsid w:val="003915DF"/>
    <w:rsid w:val="0039190D"/>
    <w:rsid w:val="00391969"/>
    <w:rsid w:val="003924BF"/>
    <w:rsid w:val="00392B25"/>
    <w:rsid w:val="00392C0D"/>
    <w:rsid w:val="00394784"/>
    <w:rsid w:val="00394A3F"/>
    <w:rsid w:val="00395087"/>
    <w:rsid w:val="00396132"/>
    <w:rsid w:val="003970E0"/>
    <w:rsid w:val="003978B4"/>
    <w:rsid w:val="00397A5C"/>
    <w:rsid w:val="003A0AB4"/>
    <w:rsid w:val="003A0FAA"/>
    <w:rsid w:val="003A1511"/>
    <w:rsid w:val="003A1BCB"/>
    <w:rsid w:val="003A288A"/>
    <w:rsid w:val="003A45D7"/>
    <w:rsid w:val="003A577B"/>
    <w:rsid w:val="003A5D5C"/>
    <w:rsid w:val="003A67B7"/>
    <w:rsid w:val="003A680E"/>
    <w:rsid w:val="003A75CC"/>
    <w:rsid w:val="003A793A"/>
    <w:rsid w:val="003B01F2"/>
    <w:rsid w:val="003B05C0"/>
    <w:rsid w:val="003B093B"/>
    <w:rsid w:val="003B0F4E"/>
    <w:rsid w:val="003B186C"/>
    <w:rsid w:val="003B18A9"/>
    <w:rsid w:val="003B3607"/>
    <w:rsid w:val="003B367C"/>
    <w:rsid w:val="003B39FF"/>
    <w:rsid w:val="003B3A27"/>
    <w:rsid w:val="003B42D0"/>
    <w:rsid w:val="003B543D"/>
    <w:rsid w:val="003B5EE1"/>
    <w:rsid w:val="003C0419"/>
    <w:rsid w:val="003C0605"/>
    <w:rsid w:val="003C12F6"/>
    <w:rsid w:val="003C32CB"/>
    <w:rsid w:val="003C333F"/>
    <w:rsid w:val="003C4D38"/>
    <w:rsid w:val="003C505C"/>
    <w:rsid w:val="003C6363"/>
    <w:rsid w:val="003C77B8"/>
    <w:rsid w:val="003C7DE3"/>
    <w:rsid w:val="003D06E6"/>
    <w:rsid w:val="003D0DF6"/>
    <w:rsid w:val="003D1BCF"/>
    <w:rsid w:val="003D221A"/>
    <w:rsid w:val="003D4EBA"/>
    <w:rsid w:val="003D590A"/>
    <w:rsid w:val="003D5F50"/>
    <w:rsid w:val="003D7455"/>
    <w:rsid w:val="003D74AE"/>
    <w:rsid w:val="003E0108"/>
    <w:rsid w:val="003E06C3"/>
    <w:rsid w:val="003E0A9D"/>
    <w:rsid w:val="003E150F"/>
    <w:rsid w:val="003E23D2"/>
    <w:rsid w:val="003E298C"/>
    <w:rsid w:val="003E342F"/>
    <w:rsid w:val="003E353E"/>
    <w:rsid w:val="003E3C9B"/>
    <w:rsid w:val="003E3ED8"/>
    <w:rsid w:val="003E6BB6"/>
    <w:rsid w:val="003E6F0A"/>
    <w:rsid w:val="003F0A31"/>
    <w:rsid w:val="003F10F1"/>
    <w:rsid w:val="003F1130"/>
    <w:rsid w:val="003F13B2"/>
    <w:rsid w:val="003F17A7"/>
    <w:rsid w:val="003F18A2"/>
    <w:rsid w:val="003F21C8"/>
    <w:rsid w:val="003F23C3"/>
    <w:rsid w:val="003F3EC1"/>
    <w:rsid w:val="003F4CE0"/>
    <w:rsid w:val="003F581B"/>
    <w:rsid w:val="003F6973"/>
    <w:rsid w:val="003F6FB4"/>
    <w:rsid w:val="003F7B2E"/>
    <w:rsid w:val="0040051E"/>
    <w:rsid w:val="004005FF"/>
    <w:rsid w:val="0040062C"/>
    <w:rsid w:val="00400A21"/>
    <w:rsid w:val="00401547"/>
    <w:rsid w:val="004015D8"/>
    <w:rsid w:val="004016D5"/>
    <w:rsid w:val="00402C8E"/>
    <w:rsid w:val="0040354A"/>
    <w:rsid w:val="004044F7"/>
    <w:rsid w:val="004050C0"/>
    <w:rsid w:val="00406535"/>
    <w:rsid w:val="00406A44"/>
    <w:rsid w:val="00407253"/>
    <w:rsid w:val="00407C59"/>
    <w:rsid w:val="004118B3"/>
    <w:rsid w:val="00411A5B"/>
    <w:rsid w:val="00412238"/>
    <w:rsid w:val="004133DC"/>
    <w:rsid w:val="00414501"/>
    <w:rsid w:val="00414D13"/>
    <w:rsid w:val="00415403"/>
    <w:rsid w:val="004163AF"/>
    <w:rsid w:val="004208AC"/>
    <w:rsid w:val="00423D8D"/>
    <w:rsid w:val="00423F69"/>
    <w:rsid w:val="00424211"/>
    <w:rsid w:val="004247D1"/>
    <w:rsid w:val="00425A59"/>
    <w:rsid w:val="00426005"/>
    <w:rsid w:val="00430512"/>
    <w:rsid w:val="00430EED"/>
    <w:rsid w:val="00431223"/>
    <w:rsid w:val="00431703"/>
    <w:rsid w:val="00431861"/>
    <w:rsid w:val="00431B95"/>
    <w:rsid w:val="00432930"/>
    <w:rsid w:val="00432C63"/>
    <w:rsid w:val="00433611"/>
    <w:rsid w:val="00433B86"/>
    <w:rsid w:val="00433C3D"/>
    <w:rsid w:val="004341AE"/>
    <w:rsid w:val="0043512A"/>
    <w:rsid w:val="00435D2C"/>
    <w:rsid w:val="00436018"/>
    <w:rsid w:val="0043636F"/>
    <w:rsid w:val="00437785"/>
    <w:rsid w:val="00440D76"/>
    <w:rsid w:val="004413BF"/>
    <w:rsid w:val="0044148C"/>
    <w:rsid w:val="00441C3A"/>
    <w:rsid w:val="00441CF7"/>
    <w:rsid w:val="00442D88"/>
    <w:rsid w:val="00444520"/>
    <w:rsid w:val="00444CFE"/>
    <w:rsid w:val="00445466"/>
    <w:rsid w:val="00450F04"/>
    <w:rsid w:val="0045161E"/>
    <w:rsid w:val="00451CF3"/>
    <w:rsid w:val="004523C7"/>
    <w:rsid w:val="004523DB"/>
    <w:rsid w:val="0045276E"/>
    <w:rsid w:val="00452955"/>
    <w:rsid w:val="00452A50"/>
    <w:rsid w:val="004536C5"/>
    <w:rsid w:val="0045381C"/>
    <w:rsid w:val="00454E56"/>
    <w:rsid w:val="00454FDA"/>
    <w:rsid w:val="00455CFE"/>
    <w:rsid w:val="0045614A"/>
    <w:rsid w:val="0045636F"/>
    <w:rsid w:val="00457D3A"/>
    <w:rsid w:val="00460210"/>
    <w:rsid w:val="00460CAF"/>
    <w:rsid w:val="00462879"/>
    <w:rsid w:val="0046297F"/>
    <w:rsid w:val="0046306D"/>
    <w:rsid w:val="00463263"/>
    <w:rsid w:val="00463B81"/>
    <w:rsid w:val="00464183"/>
    <w:rsid w:val="00464F45"/>
    <w:rsid w:val="00465A31"/>
    <w:rsid w:val="00466E3B"/>
    <w:rsid w:val="004671BD"/>
    <w:rsid w:val="00467A04"/>
    <w:rsid w:val="00467E50"/>
    <w:rsid w:val="004702BF"/>
    <w:rsid w:val="004734A8"/>
    <w:rsid w:val="0047469D"/>
    <w:rsid w:val="00474F29"/>
    <w:rsid w:val="00476825"/>
    <w:rsid w:val="004768CA"/>
    <w:rsid w:val="00477917"/>
    <w:rsid w:val="00480277"/>
    <w:rsid w:val="00481EAD"/>
    <w:rsid w:val="004828DD"/>
    <w:rsid w:val="0048316B"/>
    <w:rsid w:val="00483726"/>
    <w:rsid w:val="004841A0"/>
    <w:rsid w:val="004843E3"/>
    <w:rsid w:val="00485196"/>
    <w:rsid w:val="0048594D"/>
    <w:rsid w:val="00485A79"/>
    <w:rsid w:val="00485AFC"/>
    <w:rsid w:val="004864D4"/>
    <w:rsid w:val="00486E08"/>
    <w:rsid w:val="00490423"/>
    <w:rsid w:val="00491441"/>
    <w:rsid w:val="0049250B"/>
    <w:rsid w:val="00492BB1"/>
    <w:rsid w:val="00492EC4"/>
    <w:rsid w:val="00493CCC"/>
    <w:rsid w:val="004941E8"/>
    <w:rsid w:val="0049481A"/>
    <w:rsid w:val="004948E6"/>
    <w:rsid w:val="00496295"/>
    <w:rsid w:val="00497A69"/>
    <w:rsid w:val="00497D86"/>
    <w:rsid w:val="004A3282"/>
    <w:rsid w:val="004A52A0"/>
    <w:rsid w:val="004A556E"/>
    <w:rsid w:val="004A5BF9"/>
    <w:rsid w:val="004A5C93"/>
    <w:rsid w:val="004B0C3D"/>
    <w:rsid w:val="004B1486"/>
    <w:rsid w:val="004B258C"/>
    <w:rsid w:val="004B3057"/>
    <w:rsid w:val="004B3360"/>
    <w:rsid w:val="004B378C"/>
    <w:rsid w:val="004B7509"/>
    <w:rsid w:val="004B7554"/>
    <w:rsid w:val="004B7C35"/>
    <w:rsid w:val="004B7D3B"/>
    <w:rsid w:val="004B7E32"/>
    <w:rsid w:val="004B7E96"/>
    <w:rsid w:val="004C057D"/>
    <w:rsid w:val="004C093D"/>
    <w:rsid w:val="004C122E"/>
    <w:rsid w:val="004C1655"/>
    <w:rsid w:val="004C1E66"/>
    <w:rsid w:val="004C2016"/>
    <w:rsid w:val="004C2F03"/>
    <w:rsid w:val="004C2FAC"/>
    <w:rsid w:val="004C32C8"/>
    <w:rsid w:val="004C3B42"/>
    <w:rsid w:val="004C3DEF"/>
    <w:rsid w:val="004C3ECB"/>
    <w:rsid w:val="004C3EE1"/>
    <w:rsid w:val="004C4115"/>
    <w:rsid w:val="004C6630"/>
    <w:rsid w:val="004C6939"/>
    <w:rsid w:val="004C7471"/>
    <w:rsid w:val="004C788B"/>
    <w:rsid w:val="004D0556"/>
    <w:rsid w:val="004D26B2"/>
    <w:rsid w:val="004D389C"/>
    <w:rsid w:val="004D42EF"/>
    <w:rsid w:val="004D4B2E"/>
    <w:rsid w:val="004D5277"/>
    <w:rsid w:val="004E0048"/>
    <w:rsid w:val="004E23CD"/>
    <w:rsid w:val="004E288C"/>
    <w:rsid w:val="004E2AAC"/>
    <w:rsid w:val="004E2F91"/>
    <w:rsid w:val="004E2FF3"/>
    <w:rsid w:val="004E32FA"/>
    <w:rsid w:val="004E3769"/>
    <w:rsid w:val="004E3B36"/>
    <w:rsid w:val="004E58D6"/>
    <w:rsid w:val="004E6180"/>
    <w:rsid w:val="004E6DFE"/>
    <w:rsid w:val="004E78B3"/>
    <w:rsid w:val="004F0309"/>
    <w:rsid w:val="004F051C"/>
    <w:rsid w:val="004F0F8E"/>
    <w:rsid w:val="004F13F0"/>
    <w:rsid w:val="004F1A5C"/>
    <w:rsid w:val="004F22CE"/>
    <w:rsid w:val="004F2C8D"/>
    <w:rsid w:val="004F2CE2"/>
    <w:rsid w:val="004F2D79"/>
    <w:rsid w:val="004F3E8C"/>
    <w:rsid w:val="004F4145"/>
    <w:rsid w:val="004F4649"/>
    <w:rsid w:val="004F5DDD"/>
    <w:rsid w:val="004F7E04"/>
    <w:rsid w:val="005015DC"/>
    <w:rsid w:val="0050232C"/>
    <w:rsid w:val="00503203"/>
    <w:rsid w:val="005044E6"/>
    <w:rsid w:val="005046BE"/>
    <w:rsid w:val="00504C8C"/>
    <w:rsid w:val="00505BA7"/>
    <w:rsid w:val="0050605B"/>
    <w:rsid w:val="00511267"/>
    <w:rsid w:val="005114B8"/>
    <w:rsid w:val="005119A0"/>
    <w:rsid w:val="00511A9F"/>
    <w:rsid w:val="00511D20"/>
    <w:rsid w:val="00512AEA"/>
    <w:rsid w:val="0051301F"/>
    <w:rsid w:val="00513958"/>
    <w:rsid w:val="00513F7E"/>
    <w:rsid w:val="005142E4"/>
    <w:rsid w:val="00514374"/>
    <w:rsid w:val="0051477A"/>
    <w:rsid w:val="00514E28"/>
    <w:rsid w:val="00516044"/>
    <w:rsid w:val="00516187"/>
    <w:rsid w:val="00517822"/>
    <w:rsid w:val="005202DE"/>
    <w:rsid w:val="005206A3"/>
    <w:rsid w:val="00521459"/>
    <w:rsid w:val="0052152F"/>
    <w:rsid w:val="00522EAD"/>
    <w:rsid w:val="00523590"/>
    <w:rsid w:val="00523CBB"/>
    <w:rsid w:val="00523D2D"/>
    <w:rsid w:val="00525317"/>
    <w:rsid w:val="00525740"/>
    <w:rsid w:val="00525749"/>
    <w:rsid w:val="00525C34"/>
    <w:rsid w:val="005262A7"/>
    <w:rsid w:val="005265AC"/>
    <w:rsid w:val="00526883"/>
    <w:rsid w:val="005274F1"/>
    <w:rsid w:val="005277EF"/>
    <w:rsid w:val="00531DA2"/>
    <w:rsid w:val="0053563D"/>
    <w:rsid w:val="00536031"/>
    <w:rsid w:val="00536AC9"/>
    <w:rsid w:val="005373AF"/>
    <w:rsid w:val="00540AA7"/>
    <w:rsid w:val="00540E5A"/>
    <w:rsid w:val="0054115A"/>
    <w:rsid w:val="00541D93"/>
    <w:rsid w:val="00544250"/>
    <w:rsid w:val="00544594"/>
    <w:rsid w:val="005447DA"/>
    <w:rsid w:val="00545525"/>
    <w:rsid w:val="005461C6"/>
    <w:rsid w:val="005463A9"/>
    <w:rsid w:val="00546C3A"/>
    <w:rsid w:val="005479B2"/>
    <w:rsid w:val="00550020"/>
    <w:rsid w:val="0055133D"/>
    <w:rsid w:val="00551D98"/>
    <w:rsid w:val="00552182"/>
    <w:rsid w:val="00552E99"/>
    <w:rsid w:val="00553140"/>
    <w:rsid w:val="00553394"/>
    <w:rsid w:val="00553E1D"/>
    <w:rsid w:val="00553E24"/>
    <w:rsid w:val="00554876"/>
    <w:rsid w:val="00555528"/>
    <w:rsid w:val="00556363"/>
    <w:rsid w:val="00556C16"/>
    <w:rsid w:val="0055714C"/>
    <w:rsid w:val="005571EB"/>
    <w:rsid w:val="0055767F"/>
    <w:rsid w:val="0056021D"/>
    <w:rsid w:val="005606AF"/>
    <w:rsid w:val="0056084E"/>
    <w:rsid w:val="005610BF"/>
    <w:rsid w:val="005630EF"/>
    <w:rsid w:val="00563251"/>
    <w:rsid w:val="005645BB"/>
    <w:rsid w:val="0056507B"/>
    <w:rsid w:val="005654B7"/>
    <w:rsid w:val="00565775"/>
    <w:rsid w:val="00565872"/>
    <w:rsid w:val="00565B17"/>
    <w:rsid w:val="005660F0"/>
    <w:rsid w:val="005666DA"/>
    <w:rsid w:val="005703AE"/>
    <w:rsid w:val="00571247"/>
    <w:rsid w:val="00572326"/>
    <w:rsid w:val="00573693"/>
    <w:rsid w:val="0057393E"/>
    <w:rsid w:val="00574F85"/>
    <w:rsid w:val="00575EF3"/>
    <w:rsid w:val="00576F9F"/>
    <w:rsid w:val="0057709F"/>
    <w:rsid w:val="00577544"/>
    <w:rsid w:val="005777A7"/>
    <w:rsid w:val="00577A1D"/>
    <w:rsid w:val="00577BEA"/>
    <w:rsid w:val="00580189"/>
    <w:rsid w:val="00580328"/>
    <w:rsid w:val="00580735"/>
    <w:rsid w:val="00580A42"/>
    <w:rsid w:val="00581447"/>
    <w:rsid w:val="00581A58"/>
    <w:rsid w:val="00581EAA"/>
    <w:rsid w:val="00581F1F"/>
    <w:rsid w:val="00582478"/>
    <w:rsid w:val="0058282C"/>
    <w:rsid w:val="005828CF"/>
    <w:rsid w:val="00583C77"/>
    <w:rsid w:val="0058554C"/>
    <w:rsid w:val="00585C7A"/>
    <w:rsid w:val="00586A83"/>
    <w:rsid w:val="005874C5"/>
    <w:rsid w:val="005875BD"/>
    <w:rsid w:val="005908B6"/>
    <w:rsid w:val="00590EDE"/>
    <w:rsid w:val="005912D5"/>
    <w:rsid w:val="0059203B"/>
    <w:rsid w:val="005924E0"/>
    <w:rsid w:val="00594BE0"/>
    <w:rsid w:val="005950F4"/>
    <w:rsid w:val="005966AC"/>
    <w:rsid w:val="00596FD0"/>
    <w:rsid w:val="0059708E"/>
    <w:rsid w:val="00597880"/>
    <w:rsid w:val="005A00A4"/>
    <w:rsid w:val="005A050E"/>
    <w:rsid w:val="005A1674"/>
    <w:rsid w:val="005A21A6"/>
    <w:rsid w:val="005A227A"/>
    <w:rsid w:val="005A2329"/>
    <w:rsid w:val="005A33F5"/>
    <w:rsid w:val="005A37F9"/>
    <w:rsid w:val="005A6254"/>
    <w:rsid w:val="005A72A6"/>
    <w:rsid w:val="005A7A01"/>
    <w:rsid w:val="005B0590"/>
    <w:rsid w:val="005B0B27"/>
    <w:rsid w:val="005B138D"/>
    <w:rsid w:val="005B31F5"/>
    <w:rsid w:val="005B3265"/>
    <w:rsid w:val="005B3F8D"/>
    <w:rsid w:val="005B4351"/>
    <w:rsid w:val="005B45E2"/>
    <w:rsid w:val="005B47D5"/>
    <w:rsid w:val="005B4EE5"/>
    <w:rsid w:val="005B4F0C"/>
    <w:rsid w:val="005B50F4"/>
    <w:rsid w:val="005B659C"/>
    <w:rsid w:val="005B6802"/>
    <w:rsid w:val="005B71DA"/>
    <w:rsid w:val="005B71ED"/>
    <w:rsid w:val="005B7A94"/>
    <w:rsid w:val="005B7CE7"/>
    <w:rsid w:val="005C0092"/>
    <w:rsid w:val="005C1504"/>
    <w:rsid w:val="005C16C7"/>
    <w:rsid w:val="005C399D"/>
    <w:rsid w:val="005C40B0"/>
    <w:rsid w:val="005C4A69"/>
    <w:rsid w:val="005C4B32"/>
    <w:rsid w:val="005C748A"/>
    <w:rsid w:val="005D0AC8"/>
    <w:rsid w:val="005D0D49"/>
    <w:rsid w:val="005D0D78"/>
    <w:rsid w:val="005D2717"/>
    <w:rsid w:val="005D3BDF"/>
    <w:rsid w:val="005D4F9D"/>
    <w:rsid w:val="005D5B85"/>
    <w:rsid w:val="005D5F2E"/>
    <w:rsid w:val="005D62A2"/>
    <w:rsid w:val="005D6E21"/>
    <w:rsid w:val="005E06AD"/>
    <w:rsid w:val="005E1196"/>
    <w:rsid w:val="005E1556"/>
    <w:rsid w:val="005E1F7F"/>
    <w:rsid w:val="005E34EE"/>
    <w:rsid w:val="005E3AF4"/>
    <w:rsid w:val="005E3B5C"/>
    <w:rsid w:val="005E3ED9"/>
    <w:rsid w:val="005E446B"/>
    <w:rsid w:val="005E497B"/>
    <w:rsid w:val="005E59A3"/>
    <w:rsid w:val="005E59CA"/>
    <w:rsid w:val="005E6665"/>
    <w:rsid w:val="005E719A"/>
    <w:rsid w:val="005E7567"/>
    <w:rsid w:val="005E780A"/>
    <w:rsid w:val="005F2253"/>
    <w:rsid w:val="005F2B3F"/>
    <w:rsid w:val="005F3517"/>
    <w:rsid w:val="005F43D1"/>
    <w:rsid w:val="005F5119"/>
    <w:rsid w:val="005F594A"/>
    <w:rsid w:val="005F5BC7"/>
    <w:rsid w:val="005F5D73"/>
    <w:rsid w:val="005F6577"/>
    <w:rsid w:val="005F66C8"/>
    <w:rsid w:val="005F6AF6"/>
    <w:rsid w:val="0060108C"/>
    <w:rsid w:val="0060275A"/>
    <w:rsid w:val="00602CD7"/>
    <w:rsid w:val="00602EEA"/>
    <w:rsid w:val="00603A1D"/>
    <w:rsid w:val="00604EDC"/>
    <w:rsid w:val="00604F12"/>
    <w:rsid w:val="006052A1"/>
    <w:rsid w:val="0060589A"/>
    <w:rsid w:val="00607009"/>
    <w:rsid w:val="0061056E"/>
    <w:rsid w:val="006110C2"/>
    <w:rsid w:val="00611138"/>
    <w:rsid w:val="006117AD"/>
    <w:rsid w:val="00611D2E"/>
    <w:rsid w:val="00613BE8"/>
    <w:rsid w:val="00613CB0"/>
    <w:rsid w:val="00614008"/>
    <w:rsid w:val="00614677"/>
    <w:rsid w:val="00615796"/>
    <w:rsid w:val="00615A12"/>
    <w:rsid w:val="0061680C"/>
    <w:rsid w:val="00617642"/>
    <w:rsid w:val="00617FF6"/>
    <w:rsid w:val="00620A2A"/>
    <w:rsid w:val="006212A2"/>
    <w:rsid w:val="006214FB"/>
    <w:rsid w:val="00621CDE"/>
    <w:rsid w:val="0062261C"/>
    <w:rsid w:val="006234EF"/>
    <w:rsid w:val="0062399F"/>
    <w:rsid w:val="00623BCA"/>
    <w:rsid w:val="00623CFA"/>
    <w:rsid w:val="006243B4"/>
    <w:rsid w:val="006256AF"/>
    <w:rsid w:val="0062575E"/>
    <w:rsid w:val="00625785"/>
    <w:rsid w:val="00626C85"/>
    <w:rsid w:val="00627204"/>
    <w:rsid w:val="006275F7"/>
    <w:rsid w:val="0062765B"/>
    <w:rsid w:val="0063019C"/>
    <w:rsid w:val="0063053E"/>
    <w:rsid w:val="00630779"/>
    <w:rsid w:val="00631253"/>
    <w:rsid w:val="00631F92"/>
    <w:rsid w:val="00632AF7"/>
    <w:rsid w:val="00635EA1"/>
    <w:rsid w:val="00636113"/>
    <w:rsid w:val="00640CA0"/>
    <w:rsid w:val="00641C9C"/>
    <w:rsid w:val="00641F82"/>
    <w:rsid w:val="006426A7"/>
    <w:rsid w:val="006437A7"/>
    <w:rsid w:val="0064441E"/>
    <w:rsid w:val="00644E2B"/>
    <w:rsid w:val="006462E4"/>
    <w:rsid w:val="00646371"/>
    <w:rsid w:val="0064677F"/>
    <w:rsid w:val="00646B08"/>
    <w:rsid w:val="00647A88"/>
    <w:rsid w:val="00650C3F"/>
    <w:rsid w:val="00651B09"/>
    <w:rsid w:val="00653A03"/>
    <w:rsid w:val="00654570"/>
    <w:rsid w:val="006555FE"/>
    <w:rsid w:val="00656F9A"/>
    <w:rsid w:val="00657AD8"/>
    <w:rsid w:val="00657DD0"/>
    <w:rsid w:val="00660CE9"/>
    <w:rsid w:val="00662190"/>
    <w:rsid w:val="00662C54"/>
    <w:rsid w:val="00663416"/>
    <w:rsid w:val="0066353B"/>
    <w:rsid w:val="0066388B"/>
    <w:rsid w:val="00664392"/>
    <w:rsid w:val="006645CA"/>
    <w:rsid w:val="00664B9E"/>
    <w:rsid w:val="0066558F"/>
    <w:rsid w:val="00666C99"/>
    <w:rsid w:val="00666F07"/>
    <w:rsid w:val="006674D8"/>
    <w:rsid w:val="00670B4E"/>
    <w:rsid w:val="00671350"/>
    <w:rsid w:val="0067437D"/>
    <w:rsid w:val="0067681E"/>
    <w:rsid w:val="006806C6"/>
    <w:rsid w:val="006812D4"/>
    <w:rsid w:val="00681A6A"/>
    <w:rsid w:val="00681DD5"/>
    <w:rsid w:val="00682A66"/>
    <w:rsid w:val="006840C8"/>
    <w:rsid w:val="006847E2"/>
    <w:rsid w:val="00685FCC"/>
    <w:rsid w:val="00686272"/>
    <w:rsid w:val="006867FE"/>
    <w:rsid w:val="00686BBA"/>
    <w:rsid w:val="0068730F"/>
    <w:rsid w:val="00690B20"/>
    <w:rsid w:val="00690EBC"/>
    <w:rsid w:val="00692934"/>
    <w:rsid w:val="00692993"/>
    <w:rsid w:val="006941D2"/>
    <w:rsid w:val="00694611"/>
    <w:rsid w:val="00696211"/>
    <w:rsid w:val="00696462"/>
    <w:rsid w:val="006970B2"/>
    <w:rsid w:val="006A0064"/>
    <w:rsid w:val="006A025E"/>
    <w:rsid w:val="006A0323"/>
    <w:rsid w:val="006A0F4E"/>
    <w:rsid w:val="006A1D7C"/>
    <w:rsid w:val="006A4FD8"/>
    <w:rsid w:val="006A52D4"/>
    <w:rsid w:val="006A5417"/>
    <w:rsid w:val="006A5FFC"/>
    <w:rsid w:val="006B051D"/>
    <w:rsid w:val="006B1C53"/>
    <w:rsid w:val="006B2B35"/>
    <w:rsid w:val="006B393C"/>
    <w:rsid w:val="006B3CAF"/>
    <w:rsid w:val="006B6014"/>
    <w:rsid w:val="006B72E6"/>
    <w:rsid w:val="006B79CE"/>
    <w:rsid w:val="006C023B"/>
    <w:rsid w:val="006C2D74"/>
    <w:rsid w:val="006C3724"/>
    <w:rsid w:val="006C3FAB"/>
    <w:rsid w:val="006C4B6C"/>
    <w:rsid w:val="006C4E74"/>
    <w:rsid w:val="006C5794"/>
    <w:rsid w:val="006C5BCA"/>
    <w:rsid w:val="006C686D"/>
    <w:rsid w:val="006C75B4"/>
    <w:rsid w:val="006D04D6"/>
    <w:rsid w:val="006D1005"/>
    <w:rsid w:val="006D2704"/>
    <w:rsid w:val="006D54CC"/>
    <w:rsid w:val="006D63D1"/>
    <w:rsid w:val="006D7157"/>
    <w:rsid w:val="006D752D"/>
    <w:rsid w:val="006E0742"/>
    <w:rsid w:val="006E0907"/>
    <w:rsid w:val="006E1242"/>
    <w:rsid w:val="006E2524"/>
    <w:rsid w:val="006E368C"/>
    <w:rsid w:val="006E3F20"/>
    <w:rsid w:val="006E4F58"/>
    <w:rsid w:val="006E6F06"/>
    <w:rsid w:val="006E7079"/>
    <w:rsid w:val="006E750F"/>
    <w:rsid w:val="006E7877"/>
    <w:rsid w:val="006E7F03"/>
    <w:rsid w:val="006F00A3"/>
    <w:rsid w:val="006F102F"/>
    <w:rsid w:val="006F1319"/>
    <w:rsid w:val="006F1C97"/>
    <w:rsid w:val="006F21FE"/>
    <w:rsid w:val="006F32CF"/>
    <w:rsid w:val="006F476A"/>
    <w:rsid w:val="006F4873"/>
    <w:rsid w:val="006F5458"/>
    <w:rsid w:val="006F5CEB"/>
    <w:rsid w:val="006F75EF"/>
    <w:rsid w:val="00700FC3"/>
    <w:rsid w:val="00702C0C"/>
    <w:rsid w:val="00702E9D"/>
    <w:rsid w:val="007037D2"/>
    <w:rsid w:val="00703A05"/>
    <w:rsid w:val="0070475B"/>
    <w:rsid w:val="00704E20"/>
    <w:rsid w:val="007069CF"/>
    <w:rsid w:val="00707F1B"/>
    <w:rsid w:val="007101EA"/>
    <w:rsid w:val="007102A8"/>
    <w:rsid w:val="00710D0B"/>
    <w:rsid w:val="00710D2D"/>
    <w:rsid w:val="00710F06"/>
    <w:rsid w:val="00711197"/>
    <w:rsid w:val="007115D6"/>
    <w:rsid w:val="00712054"/>
    <w:rsid w:val="007120A2"/>
    <w:rsid w:val="007125B0"/>
    <w:rsid w:val="00712EC5"/>
    <w:rsid w:val="00713502"/>
    <w:rsid w:val="00713AB9"/>
    <w:rsid w:val="007141FF"/>
    <w:rsid w:val="00714784"/>
    <w:rsid w:val="007151C7"/>
    <w:rsid w:val="00715652"/>
    <w:rsid w:val="0071596B"/>
    <w:rsid w:val="0071635F"/>
    <w:rsid w:val="0071766D"/>
    <w:rsid w:val="00717DAE"/>
    <w:rsid w:val="0072279C"/>
    <w:rsid w:val="00722B6F"/>
    <w:rsid w:val="00722FCF"/>
    <w:rsid w:val="00722FD2"/>
    <w:rsid w:val="007239B1"/>
    <w:rsid w:val="00724A36"/>
    <w:rsid w:val="0072529E"/>
    <w:rsid w:val="00725F06"/>
    <w:rsid w:val="00726E65"/>
    <w:rsid w:val="00727B88"/>
    <w:rsid w:val="00730ED8"/>
    <w:rsid w:val="0073116D"/>
    <w:rsid w:val="0073320E"/>
    <w:rsid w:val="00733718"/>
    <w:rsid w:val="00734449"/>
    <w:rsid w:val="00734FB9"/>
    <w:rsid w:val="0073683B"/>
    <w:rsid w:val="00736BF3"/>
    <w:rsid w:val="00736D91"/>
    <w:rsid w:val="00736E7E"/>
    <w:rsid w:val="00737722"/>
    <w:rsid w:val="007378D3"/>
    <w:rsid w:val="00740DA9"/>
    <w:rsid w:val="00741BA4"/>
    <w:rsid w:val="00741F68"/>
    <w:rsid w:val="00743944"/>
    <w:rsid w:val="007441C9"/>
    <w:rsid w:val="00745F9E"/>
    <w:rsid w:val="00746709"/>
    <w:rsid w:val="00746FE5"/>
    <w:rsid w:val="0075037E"/>
    <w:rsid w:val="0075059A"/>
    <w:rsid w:val="00751420"/>
    <w:rsid w:val="0075273C"/>
    <w:rsid w:val="00752F1D"/>
    <w:rsid w:val="007535CE"/>
    <w:rsid w:val="007539BC"/>
    <w:rsid w:val="007547F0"/>
    <w:rsid w:val="00754FE7"/>
    <w:rsid w:val="00755517"/>
    <w:rsid w:val="00755C78"/>
    <w:rsid w:val="00755D4C"/>
    <w:rsid w:val="007565D4"/>
    <w:rsid w:val="00756A18"/>
    <w:rsid w:val="00756F92"/>
    <w:rsid w:val="00757388"/>
    <w:rsid w:val="00760810"/>
    <w:rsid w:val="00760C4D"/>
    <w:rsid w:val="00762934"/>
    <w:rsid w:val="00764B55"/>
    <w:rsid w:val="00764E58"/>
    <w:rsid w:val="0076505C"/>
    <w:rsid w:val="00765091"/>
    <w:rsid w:val="0076587B"/>
    <w:rsid w:val="007667CB"/>
    <w:rsid w:val="00767752"/>
    <w:rsid w:val="007709AE"/>
    <w:rsid w:val="00772763"/>
    <w:rsid w:val="007728F2"/>
    <w:rsid w:val="00773C66"/>
    <w:rsid w:val="00774AD6"/>
    <w:rsid w:val="007751FC"/>
    <w:rsid w:val="007752A5"/>
    <w:rsid w:val="00775DA8"/>
    <w:rsid w:val="00776856"/>
    <w:rsid w:val="00776B87"/>
    <w:rsid w:val="0077736B"/>
    <w:rsid w:val="00777E6C"/>
    <w:rsid w:val="007801E8"/>
    <w:rsid w:val="007806DB"/>
    <w:rsid w:val="007807DD"/>
    <w:rsid w:val="0078162E"/>
    <w:rsid w:val="00781908"/>
    <w:rsid w:val="00782137"/>
    <w:rsid w:val="0078283B"/>
    <w:rsid w:val="00782CA3"/>
    <w:rsid w:val="0078323D"/>
    <w:rsid w:val="00783771"/>
    <w:rsid w:val="007850DF"/>
    <w:rsid w:val="00785D6A"/>
    <w:rsid w:val="0078766E"/>
    <w:rsid w:val="00787F06"/>
    <w:rsid w:val="00790570"/>
    <w:rsid w:val="00790A49"/>
    <w:rsid w:val="00791D7E"/>
    <w:rsid w:val="00792610"/>
    <w:rsid w:val="007937B6"/>
    <w:rsid w:val="007940B0"/>
    <w:rsid w:val="00794814"/>
    <w:rsid w:val="00794B76"/>
    <w:rsid w:val="00794DEA"/>
    <w:rsid w:val="007958B8"/>
    <w:rsid w:val="007970E1"/>
    <w:rsid w:val="0079744C"/>
    <w:rsid w:val="00797AE9"/>
    <w:rsid w:val="00797D07"/>
    <w:rsid w:val="007A00C0"/>
    <w:rsid w:val="007A0CFF"/>
    <w:rsid w:val="007A18A3"/>
    <w:rsid w:val="007A1D1B"/>
    <w:rsid w:val="007A21F5"/>
    <w:rsid w:val="007A2677"/>
    <w:rsid w:val="007A2822"/>
    <w:rsid w:val="007A3086"/>
    <w:rsid w:val="007A3A94"/>
    <w:rsid w:val="007A4C7A"/>
    <w:rsid w:val="007A5544"/>
    <w:rsid w:val="007A7EC9"/>
    <w:rsid w:val="007B0127"/>
    <w:rsid w:val="007B0828"/>
    <w:rsid w:val="007B1A7C"/>
    <w:rsid w:val="007B1D45"/>
    <w:rsid w:val="007B2173"/>
    <w:rsid w:val="007B2688"/>
    <w:rsid w:val="007B2CDE"/>
    <w:rsid w:val="007B3F24"/>
    <w:rsid w:val="007B6532"/>
    <w:rsid w:val="007B715F"/>
    <w:rsid w:val="007B7890"/>
    <w:rsid w:val="007C033C"/>
    <w:rsid w:val="007C15E3"/>
    <w:rsid w:val="007C1A2A"/>
    <w:rsid w:val="007C2B60"/>
    <w:rsid w:val="007C3084"/>
    <w:rsid w:val="007C44C7"/>
    <w:rsid w:val="007C5A09"/>
    <w:rsid w:val="007C5C78"/>
    <w:rsid w:val="007D0972"/>
    <w:rsid w:val="007D0D77"/>
    <w:rsid w:val="007D13E7"/>
    <w:rsid w:val="007D1422"/>
    <w:rsid w:val="007D1482"/>
    <w:rsid w:val="007D1844"/>
    <w:rsid w:val="007D2C24"/>
    <w:rsid w:val="007D3159"/>
    <w:rsid w:val="007D36AA"/>
    <w:rsid w:val="007D4136"/>
    <w:rsid w:val="007D4975"/>
    <w:rsid w:val="007D518C"/>
    <w:rsid w:val="007D5820"/>
    <w:rsid w:val="007D6515"/>
    <w:rsid w:val="007D6995"/>
    <w:rsid w:val="007D7BB6"/>
    <w:rsid w:val="007E3A5F"/>
    <w:rsid w:val="007E6B11"/>
    <w:rsid w:val="007E6C0B"/>
    <w:rsid w:val="007E6D1B"/>
    <w:rsid w:val="007E70C0"/>
    <w:rsid w:val="007E72A2"/>
    <w:rsid w:val="007E74C3"/>
    <w:rsid w:val="007E7A61"/>
    <w:rsid w:val="007E7CDC"/>
    <w:rsid w:val="007E7E94"/>
    <w:rsid w:val="007F061E"/>
    <w:rsid w:val="007F1634"/>
    <w:rsid w:val="007F2A4D"/>
    <w:rsid w:val="007F307B"/>
    <w:rsid w:val="007F31B0"/>
    <w:rsid w:val="007F37D9"/>
    <w:rsid w:val="007F53A7"/>
    <w:rsid w:val="007F5759"/>
    <w:rsid w:val="007F5979"/>
    <w:rsid w:val="007F5A93"/>
    <w:rsid w:val="007F77BF"/>
    <w:rsid w:val="008003FD"/>
    <w:rsid w:val="008019AD"/>
    <w:rsid w:val="00801D59"/>
    <w:rsid w:val="00802B4D"/>
    <w:rsid w:val="00802FA6"/>
    <w:rsid w:val="00803114"/>
    <w:rsid w:val="0080317B"/>
    <w:rsid w:val="00804BDD"/>
    <w:rsid w:val="00805F4C"/>
    <w:rsid w:val="0080744D"/>
    <w:rsid w:val="0080774D"/>
    <w:rsid w:val="00807CFE"/>
    <w:rsid w:val="00807EEF"/>
    <w:rsid w:val="0081085A"/>
    <w:rsid w:val="00811DCD"/>
    <w:rsid w:val="00811E30"/>
    <w:rsid w:val="00813868"/>
    <w:rsid w:val="0081390E"/>
    <w:rsid w:val="00813CCE"/>
    <w:rsid w:val="00816470"/>
    <w:rsid w:val="0081672E"/>
    <w:rsid w:val="008172A5"/>
    <w:rsid w:val="00817549"/>
    <w:rsid w:val="008175B4"/>
    <w:rsid w:val="00820FFC"/>
    <w:rsid w:val="00821926"/>
    <w:rsid w:val="00821AE6"/>
    <w:rsid w:val="00822CF4"/>
    <w:rsid w:val="00824C83"/>
    <w:rsid w:val="00825410"/>
    <w:rsid w:val="00825744"/>
    <w:rsid w:val="00826370"/>
    <w:rsid w:val="00830A78"/>
    <w:rsid w:val="008310C5"/>
    <w:rsid w:val="008319B9"/>
    <w:rsid w:val="00832F86"/>
    <w:rsid w:val="0083302A"/>
    <w:rsid w:val="008355EC"/>
    <w:rsid w:val="0083640D"/>
    <w:rsid w:val="00836734"/>
    <w:rsid w:val="00837660"/>
    <w:rsid w:val="008403C8"/>
    <w:rsid w:val="00841092"/>
    <w:rsid w:val="008414B2"/>
    <w:rsid w:val="008435DC"/>
    <w:rsid w:val="00843A29"/>
    <w:rsid w:val="008445AA"/>
    <w:rsid w:val="00844DDD"/>
    <w:rsid w:val="00845467"/>
    <w:rsid w:val="00845CEF"/>
    <w:rsid w:val="008470BE"/>
    <w:rsid w:val="00847524"/>
    <w:rsid w:val="0085096D"/>
    <w:rsid w:val="00850B18"/>
    <w:rsid w:val="0085186C"/>
    <w:rsid w:val="00852C48"/>
    <w:rsid w:val="00852E2A"/>
    <w:rsid w:val="00853895"/>
    <w:rsid w:val="00854310"/>
    <w:rsid w:val="008543A1"/>
    <w:rsid w:val="00855328"/>
    <w:rsid w:val="00856F9D"/>
    <w:rsid w:val="008576A2"/>
    <w:rsid w:val="0085791F"/>
    <w:rsid w:val="00857C7C"/>
    <w:rsid w:val="008604FD"/>
    <w:rsid w:val="00860CD6"/>
    <w:rsid w:val="00862B3B"/>
    <w:rsid w:val="00862EBF"/>
    <w:rsid w:val="00863120"/>
    <w:rsid w:val="008642F9"/>
    <w:rsid w:val="008646E3"/>
    <w:rsid w:val="0086485B"/>
    <w:rsid w:val="00866FD7"/>
    <w:rsid w:val="00867E8E"/>
    <w:rsid w:val="00870314"/>
    <w:rsid w:val="00870E6C"/>
    <w:rsid w:val="0087136A"/>
    <w:rsid w:val="00871395"/>
    <w:rsid w:val="008736D4"/>
    <w:rsid w:val="008743C5"/>
    <w:rsid w:val="00874D56"/>
    <w:rsid w:val="00875047"/>
    <w:rsid w:val="008754AE"/>
    <w:rsid w:val="00876F5A"/>
    <w:rsid w:val="008771E9"/>
    <w:rsid w:val="00877633"/>
    <w:rsid w:val="00877EED"/>
    <w:rsid w:val="008803AF"/>
    <w:rsid w:val="00881E17"/>
    <w:rsid w:val="008823BB"/>
    <w:rsid w:val="008839A5"/>
    <w:rsid w:val="008843B1"/>
    <w:rsid w:val="00884BBE"/>
    <w:rsid w:val="00884BC1"/>
    <w:rsid w:val="008851E4"/>
    <w:rsid w:val="008853DB"/>
    <w:rsid w:val="00887AFC"/>
    <w:rsid w:val="00890291"/>
    <w:rsid w:val="008915B3"/>
    <w:rsid w:val="00893927"/>
    <w:rsid w:val="00894C09"/>
    <w:rsid w:val="00896258"/>
    <w:rsid w:val="00896DC9"/>
    <w:rsid w:val="0089772B"/>
    <w:rsid w:val="00897FE8"/>
    <w:rsid w:val="008A00CF"/>
    <w:rsid w:val="008A0E56"/>
    <w:rsid w:val="008A1198"/>
    <w:rsid w:val="008A15A1"/>
    <w:rsid w:val="008A1F0C"/>
    <w:rsid w:val="008A2716"/>
    <w:rsid w:val="008A2F47"/>
    <w:rsid w:val="008A3491"/>
    <w:rsid w:val="008A3BEA"/>
    <w:rsid w:val="008A40D7"/>
    <w:rsid w:val="008A45FE"/>
    <w:rsid w:val="008A493F"/>
    <w:rsid w:val="008A4E9D"/>
    <w:rsid w:val="008A4FDC"/>
    <w:rsid w:val="008A5988"/>
    <w:rsid w:val="008A5B11"/>
    <w:rsid w:val="008A66BA"/>
    <w:rsid w:val="008A78DE"/>
    <w:rsid w:val="008B05BF"/>
    <w:rsid w:val="008B0B5C"/>
    <w:rsid w:val="008B133F"/>
    <w:rsid w:val="008B1ABB"/>
    <w:rsid w:val="008B259E"/>
    <w:rsid w:val="008B3647"/>
    <w:rsid w:val="008B3B8C"/>
    <w:rsid w:val="008B3FFA"/>
    <w:rsid w:val="008B4EE5"/>
    <w:rsid w:val="008B5944"/>
    <w:rsid w:val="008B70E4"/>
    <w:rsid w:val="008B73BE"/>
    <w:rsid w:val="008C0D0B"/>
    <w:rsid w:val="008C0F3C"/>
    <w:rsid w:val="008C2AB3"/>
    <w:rsid w:val="008C308E"/>
    <w:rsid w:val="008C4266"/>
    <w:rsid w:val="008C4C69"/>
    <w:rsid w:val="008C5796"/>
    <w:rsid w:val="008C5FFC"/>
    <w:rsid w:val="008C628F"/>
    <w:rsid w:val="008C68E9"/>
    <w:rsid w:val="008C6B8B"/>
    <w:rsid w:val="008C6BF8"/>
    <w:rsid w:val="008C6D30"/>
    <w:rsid w:val="008C72C5"/>
    <w:rsid w:val="008C75D5"/>
    <w:rsid w:val="008C76EA"/>
    <w:rsid w:val="008C7C6F"/>
    <w:rsid w:val="008D08B7"/>
    <w:rsid w:val="008D26E5"/>
    <w:rsid w:val="008D2757"/>
    <w:rsid w:val="008D2E30"/>
    <w:rsid w:val="008D3CD4"/>
    <w:rsid w:val="008D4110"/>
    <w:rsid w:val="008D4539"/>
    <w:rsid w:val="008D5516"/>
    <w:rsid w:val="008D6354"/>
    <w:rsid w:val="008D64A7"/>
    <w:rsid w:val="008D65DC"/>
    <w:rsid w:val="008D6781"/>
    <w:rsid w:val="008D7E2A"/>
    <w:rsid w:val="008D7E8E"/>
    <w:rsid w:val="008E018D"/>
    <w:rsid w:val="008E0DDE"/>
    <w:rsid w:val="008E2A08"/>
    <w:rsid w:val="008E2A13"/>
    <w:rsid w:val="008E2F1A"/>
    <w:rsid w:val="008E487F"/>
    <w:rsid w:val="008E493D"/>
    <w:rsid w:val="008E4988"/>
    <w:rsid w:val="008E5962"/>
    <w:rsid w:val="008E741A"/>
    <w:rsid w:val="008E7AED"/>
    <w:rsid w:val="008E7EFB"/>
    <w:rsid w:val="008F173C"/>
    <w:rsid w:val="008F1CCD"/>
    <w:rsid w:val="008F200B"/>
    <w:rsid w:val="008F2415"/>
    <w:rsid w:val="008F279B"/>
    <w:rsid w:val="008F2833"/>
    <w:rsid w:val="008F30E9"/>
    <w:rsid w:val="008F4025"/>
    <w:rsid w:val="008F49E9"/>
    <w:rsid w:val="008F5831"/>
    <w:rsid w:val="008F5E47"/>
    <w:rsid w:val="008F6504"/>
    <w:rsid w:val="008F6B36"/>
    <w:rsid w:val="00900026"/>
    <w:rsid w:val="009011BF"/>
    <w:rsid w:val="00901F49"/>
    <w:rsid w:val="00903449"/>
    <w:rsid w:val="009037D3"/>
    <w:rsid w:val="00903B35"/>
    <w:rsid w:val="00904D0D"/>
    <w:rsid w:val="00904D9B"/>
    <w:rsid w:val="00906510"/>
    <w:rsid w:val="009066AE"/>
    <w:rsid w:val="00906B60"/>
    <w:rsid w:val="0090712A"/>
    <w:rsid w:val="00907A9B"/>
    <w:rsid w:val="009119C8"/>
    <w:rsid w:val="00912D9F"/>
    <w:rsid w:val="00913DC7"/>
    <w:rsid w:val="00914086"/>
    <w:rsid w:val="0091481F"/>
    <w:rsid w:val="0091521A"/>
    <w:rsid w:val="009153E4"/>
    <w:rsid w:val="0091687E"/>
    <w:rsid w:val="00916C65"/>
    <w:rsid w:val="00917F39"/>
    <w:rsid w:val="00921A04"/>
    <w:rsid w:val="00922962"/>
    <w:rsid w:val="00922A3C"/>
    <w:rsid w:val="00923705"/>
    <w:rsid w:val="00923CE5"/>
    <w:rsid w:val="009263C2"/>
    <w:rsid w:val="00926761"/>
    <w:rsid w:val="00926BCC"/>
    <w:rsid w:val="00926D4C"/>
    <w:rsid w:val="009275E6"/>
    <w:rsid w:val="00930945"/>
    <w:rsid w:val="00931590"/>
    <w:rsid w:val="009319E3"/>
    <w:rsid w:val="00932278"/>
    <w:rsid w:val="00932F69"/>
    <w:rsid w:val="009339FF"/>
    <w:rsid w:val="00934BFF"/>
    <w:rsid w:val="009355FD"/>
    <w:rsid w:val="00935603"/>
    <w:rsid w:val="00936AD1"/>
    <w:rsid w:val="00937334"/>
    <w:rsid w:val="00940924"/>
    <w:rsid w:val="009423C7"/>
    <w:rsid w:val="00942B3B"/>
    <w:rsid w:val="009436C5"/>
    <w:rsid w:val="00944060"/>
    <w:rsid w:val="009465DD"/>
    <w:rsid w:val="00947574"/>
    <w:rsid w:val="00947578"/>
    <w:rsid w:val="00950F53"/>
    <w:rsid w:val="00951B37"/>
    <w:rsid w:val="009534E4"/>
    <w:rsid w:val="0095355E"/>
    <w:rsid w:val="0095365B"/>
    <w:rsid w:val="00953E53"/>
    <w:rsid w:val="00954E63"/>
    <w:rsid w:val="009558C2"/>
    <w:rsid w:val="0095595E"/>
    <w:rsid w:val="00955CB9"/>
    <w:rsid w:val="0095632A"/>
    <w:rsid w:val="00956EC4"/>
    <w:rsid w:val="0096027E"/>
    <w:rsid w:val="00961B8E"/>
    <w:rsid w:val="00962B22"/>
    <w:rsid w:val="009637CB"/>
    <w:rsid w:val="00963AAF"/>
    <w:rsid w:val="009657F8"/>
    <w:rsid w:val="009661B8"/>
    <w:rsid w:val="00966912"/>
    <w:rsid w:val="009675E1"/>
    <w:rsid w:val="00970270"/>
    <w:rsid w:val="009705A7"/>
    <w:rsid w:val="009710C2"/>
    <w:rsid w:val="00972B45"/>
    <w:rsid w:val="00972C9A"/>
    <w:rsid w:val="00972E6C"/>
    <w:rsid w:val="00973120"/>
    <w:rsid w:val="00973BFD"/>
    <w:rsid w:val="00974208"/>
    <w:rsid w:val="00974817"/>
    <w:rsid w:val="00974B85"/>
    <w:rsid w:val="009760B7"/>
    <w:rsid w:val="00976293"/>
    <w:rsid w:val="00976981"/>
    <w:rsid w:val="009777BB"/>
    <w:rsid w:val="0098084C"/>
    <w:rsid w:val="00980A2E"/>
    <w:rsid w:val="00981A9B"/>
    <w:rsid w:val="0098217B"/>
    <w:rsid w:val="009840CE"/>
    <w:rsid w:val="00985B52"/>
    <w:rsid w:val="00985CF8"/>
    <w:rsid w:val="00986E3F"/>
    <w:rsid w:val="00987F43"/>
    <w:rsid w:val="009900D4"/>
    <w:rsid w:val="00990B8C"/>
    <w:rsid w:val="009910CC"/>
    <w:rsid w:val="00992086"/>
    <w:rsid w:val="00992995"/>
    <w:rsid w:val="009929A4"/>
    <w:rsid w:val="009943AD"/>
    <w:rsid w:val="00994A39"/>
    <w:rsid w:val="00995B26"/>
    <w:rsid w:val="00995B63"/>
    <w:rsid w:val="009966DA"/>
    <w:rsid w:val="009A0A49"/>
    <w:rsid w:val="009A1E61"/>
    <w:rsid w:val="009A22DF"/>
    <w:rsid w:val="009A250D"/>
    <w:rsid w:val="009A2E8B"/>
    <w:rsid w:val="009A406E"/>
    <w:rsid w:val="009A4350"/>
    <w:rsid w:val="009A51AB"/>
    <w:rsid w:val="009A53A8"/>
    <w:rsid w:val="009A5640"/>
    <w:rsid w:val="009A5D1B"/>
    <w:rsid w:val="009A64DD"/>
    <w:rsid w:val="009A6554"/>
    <w:rsid w:val="009A6E31"/>
    <w:rsid w:val="009A6F52"/>
    <w:rsid w:val="009A71B2"/>
    <w:rsid w:val="009A724B"/>
    <w:rsid w:val="009B0766"/>
    <w:rsid w:val="009B0A1C"/>
    <w:rsid w:val="009B0EC6"/>
    <w:rsid w:val="009B13DD"/>
    <w:rsid w:val="009B2535"/>
    <w:rsid w:val="009B35F8"/>
    <w:rsid w:val="009B4838"/>
    <w:rsid w:val="009B484A"/>
    <w:rsid w:val="009B5409"/>
    <w:rsid w:val="009B58D5"/>
    <w:rsid w:val="009B5CC1"/>
    <w:rsid w:val="009B7321"/>
    <w:rsid w:val="009B7324"/>
    <w:rsid w:val="009B77A3"/>
    <w:rsid w:val="009B7DE6"/>
    <w:rsid w:val="009C33CB"/>
    <w:rsid w:val="009C3981"/>
    <w:rsid w:val="009C43D3"/>
    <w:rsid w:val="009C471C"/>
    <w:rsid w:val="009C5F21"/>
    <w:rsid w:val="009C6A89"/>
    <w:rsid w:val="009D071E"/>
    <w:rsid w:val="009D1070"/>
    <w:rsid w:val="009D10EB"/>
    <w:rsid w:val="009D2119"/>
    <w:rsid w:val="009D3688"/>
    <w:rsid w:val="009D3AE2"/>
    <w:rsid w:val="009D3DA3"/>
    <w:rsid w:val="009D4089"/>
    <w:rsid w:val="009D56C5"/>
    <w:rsid w:val="009D680C"/>
    <w:rsid w:val="009D72F8"/>
    <w:rsid w:val="009D78DC"/>
    <w:rsid w:val="009E0003"/>
    <w:rsid w:val="009E0147"/>
    <w:rsid w:val="009E0FF8"/>
    <w:rsid w:val="009E110E"/>
    <w:rsid w:val="009E271E"/>
    <w:rsid w:val="009E2C7A"/>
    <w:rsid w:val="009E32F4"/>
    <w:rsid w:val="009E3520"/>
    <w:rsid w:val="009E4D36"/>
    <w:rsid w:val="009E509F"/>
    <w:rsid w:val="009E5B3B"/>
    <w:rsid w:val="009E6F84"/>
    <w:rsid w:val="009E7848"/>
    <w:rsid w:val="009F00F5"/>
    <w:rsid w:val="009F0294"/>
    <w:rsid w:val="009F052F"/>
    <w:rsid w:val="009F0B87"/>
    <w:rsid w:val="009F1F36"/>
    <w:rsid w:val="009F2693"/>
    <w:rsid w:val="009F2C57"/>
    <w:rsid w:val="009F4AEC"/>
    <w:rsid w:val="009F62BF"/>
    <w:rsid w:val="009F6D33"/>
    <w:rsid w:val="009F79FD"/>
    <w:rsid w:val="009F7DDA"/>
    <w:rsid w:val="00A00308"/>
    <w:rsid w:val="00A00351"/>
    <w:rsid w:val="00A016E3"/>
    <w:rsid w:val="00A017DD"/>
    <w:rsid w:val="00A035C3"/>
    <w:rsid w:val="00A0464B"/>
    <w:rsid w:val="00A0542A"/>
    <w:rsid w:val="00A06440"/>
    <w:rsid w:val="00A065BE"/>
    <w:rsid w:val="00A06A67"/>
    <w:rsid w:val="00A06B66"/>
    <w:rsid w:val="00A07D56"/>
    <w:rsid w:val="00A10452"/>
    <w:rsid w:val="00A10ADF"/>
    <w:rsid w:val="00A10EC5"/>
    <w:rsid w:val="00A1232B"/>
    <w:rsid w:val="00A12353"/>
    <w:rsid w:val="00A1277B"/>
    <w:rsid w:val="00A128DF"/>
    <w:rsid w:val="00A1299D"/>
    <w:rsid w:val="00A12AD9"/>
    <w:rsid w:val="00A12EB7"/>
    <w:rsid w:val="00A12F71"/>
    <w:rsid w:val="00A131A8"/>
    <w:rsid w:val="00A13E8B"/>
    <w:rsid w:val="00A1437F"/>
    <w:rsid w:val="00A14A5B"/>
    <w:rsid w:val="00A14BF8"/>
    <w:rsid w:val="00A1540B"/>
    <w:rsid w:val="00A1560D"/>
    <w:rsid w:val="00A1612D"/>
    <w:rsid w:val="00A1634E"/>
    <w:rsid w:val="00A1659F"/>
    <w:rsid w:val="00A16F0A"/>
    <w:rsid w:val="00A17B2A"/>
    <w:rsid w:val="00A20150"/>
    <w:rsid w:val="00A20233"/>
    <w:rsid w:val="00A20A51"/>
    <w:rsid w:val="00A210F8"/>
    <w:rsid w:val="00A21F94"/>
    <w:rsid w:val="00A2239E"/>
    <w:rsid w:val="00A22453"/>
    <w:rsid w:val="00A2261B"/>
    <w:rsid w:val="00A22AA4"/>
    <w:rsid w:val="00A23398"/>
    <w:rsid w:val="00A23446"/>
    <w:rsid w:val="00A23890"/>
    <w:rsid w:val="00A247BB"/>
    <w:rsid w:val="00A257D8"/>
    <w:rsid w:val="00A26649"/>
    <w:rsid w:val="00A267B7"/>
    <w:rsid w:val="00A27BCD"/>
    <w:rsid w:val="00A27BE2"/>
    <w:rsid w:val="00A27DE5"/>
    <w:rsid w:val="00A27EC7"/>
    <w:rsid w:val="00A302E0"/>
    <w:rsid w:val="00A3075E"/>
    <w:rsid w:val="00A30A18"/>
    <w:rsid w:val="00A318DD"/>
    <w:rsid w:val="00A31EAF"/>
    <w:rsid w:val="00A3216A"/>
    <w:rsid w:val="00A328F7"/>
    <w:rsid w:val="00A32AB0"/>
    <w:rsid w:val="00A32D5F"/>
    <w:rsid w:val="00A333F1"/>
    <w:rsid w:val="00A34010"/>
    <w:rsid w:val="00A342EA"/>
    <w:rsid w:val="00A348F2"/>
    <w:rsid w:val="00A35237"/>
    <w:rsid w:val="00A35DE1"/>
    <w:rsid w:val="00A35E21"/>
    <w:rsid w:val="00A35FD1"/>
    <w:rsid w:val="00A37193"/>
    <w:rsid w:val="00A374D2"/>
    <w:rsid w:val="00A37835"/>
    <w:rsid w:val="00A40C0C"/>
    <w:rsid w:val="00A41366"/>
    <w:rsid w:val="00A443D5"/>
    <w:rsid w:val="00A45609"/>
    <w:rsid w:val="00A45B09"/>
    <w:rsid w:val="00A46DD7"/>
    <w:rsid w:val="00A4789B"/>
    <w:rsid w:val="00A506BB"/>
    <w:rsid w:val="00A506BF"/>
    <w:rsid w:val="00A50992"/>
    <w:rsid w:val="00A511CE"/>
    <w:rsid w:val="00A51C7C"/>
    <w:rsid w:val="00A532ED"/>
    <w:rsid w:val="00A54F5E"/>
    <w:rsid w:val="00A5521A"/>
    <w:rsid w:val="00A55A03"/>
    <w:rsid w:val="00A560D4"/>
    <w:rsid w:val="00A56140"/>
    <w:rsid w:val="00A56677"/>
    <w:rsid w:val="00A56C11"/>
    <w:rsid w:val="00A57281"/>
    <w:rsid w:val="00A572CC"/>
    <w:rsid w:val="00A579D7"/>
    <w:rsid w:val="00A57F52"/>
    <w:rsid w:val="00A60747"/>
    <w:rsid w:val="00A607DC"/>
    <w:rsid w:val="00A61593"/>
    <w:rsid w:val="00A61896"/>
    <w:rsid w:val="00A6296B"/>
    <w:rsid w:val="00A62DE5"/>
    <w:rsid w:val="00A63177"/>
    <w:rsid w:val="00A6386A"/>
    <w:rsid w:val="00A64AB9"/>
    <w:rsid w:val="00A65495"/>
    <w:rsid w:val="00A668B8"/>
    <w:rsid w:val="00A67146"/>
    <w:rsid w:val="00A6745F"/>
    <w:rsid w:val="00A677D8"/>
    <w:rsid w:val="00A6793F"/>
    <w:rsid w:val="00A67EE0"/>
    <w:rsid w:val="00A70427"/>
    <w:rsid w:val="00A70EA9"/>
    <w:rsid w:val="00A72225"/>
    <w:rsid w:val="00A72744"/>
    <w:rsid w:val="00A76188"/>
    <w:rsid w:val="00A77E84"/>
    <w:rsid w:val="00A80363"/>
    <w:rsid w:val="00A80716"/>
    <w:rsid w:val="00A808E3"/>
    <w:rsid w:val="00A8396F"/>
    <w:rsid w:val="00A83AEF"/>
    <w:rsid w:val="00A84B8A"/>
    <w:rsid w:val="00A850C5"/>
    <w:rsid w:val="00A85209"/>
    <w:rsid w:val="00A85531"/>
    <w:rsid w:val="00A90E31"/>
    <w:rsid w:val="00A914C6"/>
    <w:rsid w:val="00A92E6B"/>
    <w:rsid w:val="00A92EBB"/>
    <w:rsid w:val="00A934E5"/>
    <w:rsid w:val="00A93923"/>
    <w:rsid w:val="00A94BC2"/>
    <w:rsid w:val="00A9571D"/>
    <w:rsid w:val="00A95B07"/>
    <w:rsid w:val="00A963BA"/>
    <w:rsid w:val="00A96B25"/>
    <w:rsid w:val="00A97089"/>
    <w:rsid w:val="00A97502"/>
    <w:rsid w:val="00A97B28"/>
    <w:rsid w:val="00AA0E61"/>
    <w:rsid w:val="00AA11D5"/>
    <w:rsid w:val="00AA35C1"/>
    <w:rsid w:val="00AA3EF6"/>
    <w:rsid w:val="00AA521F"/>
    <w:rsid w:val="00AA5371"/>
    <w:rsid w:val="00AA5825"/>
    <w:rsid w:val="00AA5842"/>
    <w:rsid w:val="00AA6515"/>
    <w:rsid w:val="00AA76FD"/>
    <w:rsid w:val="00AB0FA1"/>
    <w:rsid w:val="00AB19D4"/>
    <w:rsid w:val="00AB24FE"/>
    <w:rsid w:val="00AB2926"/>
    <w:rsid w:val="00AB2A13"/>
    <w:rsid w:val="00AB4E98"/>
    <w:rsid w:val="00AB572F"/>
    <w:rsid w:val="00AB5A34"/>
    <w:rsid w:val="00AB5BAC"/>
    <w:rsid w:val="00AB5D74"/>
    <w:rsid w:val="00AB5E32"/>
    <w:rsid w:val="00AB6119"/>
    <w:rsid w:val="00AB6BD6"/>
    <w:rsid w:val="00AC1D01"/>
    <w:rsid w:val="00AC1EFC"/>
    <w:rsid w:val="00AC3958"/>
    <w:rsid w:val="00AC7699"/>
    <w:rsid w:val="00AD02DE"/>
    <w:rsid w:val="00AD2CA6"/>
    <w:rsid w:val="00AD538E"/>
    <w:rsid w:val="00AD5EAA"/>
    <w:rsid w:val="00AD607B"/>
    <w:rsid w:val="00AD6E64"/>
    <w:rsid w:val="00AD7E1A"/>
    <w:rsid w:val="00AE0AC5"/>
    <w:rsid w:val="00AE278D"/>
    <w:rsid w:val="00AE27C0"/>
    <w:rsid w:val="00AE377A"/>
    <w:rsid w:val="00AE38ED"/>
    <w:rsid w:val="00AE451D"/>
    <w:rsid w:val="00AE5C13"/>
    <w:rsid w:val="00AE66F5"/>
    <w:rsid w:val="00AE6A3F"/>
    <w:rsid w:val="00AE7C20"/>
    <w:rsid w:val="00AF0398"/>
    <w:rsid w:val="00AF03A9"/>
    <w:rsid w:val="00AF12BC"/>
    <w:rsid w:val="00AF16A9"/>
    <w:rsid w:val="00AF1C79"/>
    <w:rsid w:val="00AF2B52"/>
    <w:rsid w:val="00AF37DF"/>
    <w:rsid w:val="00AF3AD5"/>
    <w:rsid w:val="00AF4299"/>
    <w:rsid w:val="00AF471A"/>
    <w:rsid w:val="00AF5D38"/>
    <w:rsid w:val="00AF626C"/>
    <w:rsid w:val="00AF64B1"/>
    <w:rsid w:val="00AF7469"/>
    <w:rsid w:val="00B0135E"/>
    <w:rsid w:val="00B0193C"/>
    <w:rsid w:val="00B02658"/>
    <w:rsid w:val="00B02782"/>
    <w:rsid w:val="00B029B0"/>
    <w:rsid w:val="00B02BFC"/>
    <w:rsid w:val="00B03B86"/>
    <w:rsid w:val="00B03C98"/>
    <w:rsid w:val="00B049E4"/>
    <w:rsid w:val="00B056FC"/>
    <w:rsid w:val="00B0596A"/>
    <w:rsid w:val="00B05CFD"/>
    <w:rsid w:val="00B05DE5"/>
    <w:rsid w:val="00B06C5B"/>
    <w:rsid w:val="00B072EF"/>
    <w:rsid w:val="00B0749B"/>
    <w:rsid w:val="00B0769F"/>
    <w:rsid w:val="00B0780F"/>
    <w:rsid w:val="00B108A2"/>
    <w:rsid w:val="00B10D54"/>
    <w:rsid w:val="00B11300"/>
    <w:rsid w:val="00B11B6D"/>
    <w:rsid w:val="00B11EBF"/>
    <w:rsid w:val="00B133D0"/>
    <w:rsid w:val="00B14B12"/>
    <w:rsid w:val="00B14D75"/>
    <w:rsid w:val="00B14EA6"/>
    <w:rsid w:val="00B15844"/>
    <w:rsid w:val="00B16021"/>
    <w:rsid w:val="00B1651E"/>
    <w:rsid w:val="00B205EA"/>
    <w:rsid w:val="00B20C98"/>
    <w:rsid w:val="00B21E83"/>
    <w:rsid w:val="00B22537"/>
    <w:rsid w:val="00B22B83"/>
    <w:rsid w:val="00B230F9"/>
    <w:rsid w:val="00B232EA"/>
    <w:rsid w:val="00B235C4"/>
    <w:rsid w:val="00B23C7E"/>
    <w:rsid w:val="00B23C8A"/>
    <w:rsid w:val="00B24D28"/>
    <w:rsid w:val="00B25581"/>
    <w:rsid w:val="00B25A34"/>
    <w:rsid w:val="00B261A6"/>
    <w:rsid w:val="00B26B67"/>
    <w:rsid w:val="00B27401"/>
    <w:rsid w:val="00B27DD8"/>
    <w:rsid w:val="00B27DDD"/>
    <w:rsid w:val="00B304F5"/>
    <w:rsid w:val="00B31860"/>
    <w:rsid w:val="00B32AAC"/>
    <w:rsid w:val="00B32F33"/>
    <w:rsid w:val="00B332B3"/>
    <w:rsid w:val="00B33435"/>
    <w:rsid w:val="00B33B75"/>
    <w:rsid w:val="00B33C58"/>
    <w:rsid w:val="00B35816"/>
    <w:rsid w:val="00B3666E"/>
    <w:rsid w:val="00B37761"/>
    <w:rsid w:val="00B37C0E"/>
    <w:rsid w:val="00B37C42"/>
    <w:rsid w:val="00B40195"/>
    <w:rsid w:val="00B4093C"/>
    <w:rsid w:val="00B40E07"/>
    <w:rsid w:val="00B41B14"/>
    <w:rsid w:val="00B41DE7"/>
    <w:rsid w:val="00B41F1B"/>
    <w:rsid w:val="00B421EF"/>
    <w:rsid w:val="00B422F0"/>
    <w:rsid w:val="00B429FE"/>
    <w:rsid w:val="00B42FB5"/>
    <w:rsid w:val="00B436FA"/>
    <w:rsid w:val="00B43B55"/>
    <w:rsid w:val="00B447B1"/>
    <w:rsid w:val="00B44C41"/>
    <w:rsid w:val="00B44D8E"/>
    <w:rsid w:val="00B45A6C"/>
    <w:rsid w:val="00B4690B"/>
    <w:rsid w:val="00B46949"/>
    <w:rsid w:val="00B46EC2"/>
    <w:rsid w:val="00B50893"/>
    <w:rsid w:val="00B508EC"/>
    <w:rsid w:val="00B50A1F"/>
    <w:rsid w:val="00B50D1A"/>
    <w:rsid w:val="00B50DE2"/>
    <w:rsid w:val="00B51042"/>
    <w:rsid w:val="00B51AC6"/>
    <w:rsid w:val="00B524B8"/>
    <w:rsid w:val="00B52DFE"/>
    <w:rsid w:val="00B53DDC"/>
    <w:rsid w:val="00B540FA"/>
    <w:rsid w:val="00B543BE"/>
    <w:rsid w:val="00B55234"/>
    <w:rsid w:val="00B56E6B"/>
    <w:rsid w:val="00B570CF"/>
    <w:rsid w:val="00B5768C"/>
    <w:rsid w:val="00B600DC"/>
    <w:rsid w:val="00B605F5"/>
    <w:rsid w:val="00B612FD"/>
    <w:rsid w:val="00B616E7"/>
    <w:rsid w:val="00B63FEB"/>
    <w:rsid w:val="00B64E6C"/>
    <w:rsid w:val="00B65784"/>
    <w:rsid w:val="00B65E0D"/>
    <w:rsid w:val="00B66194"/>
    <w:rsid w:val="00B67C9D"/>
    <w:rsid w:val="00B67EB2"/>
    <w:rsid w:val="00B7149F"/>
    <w:rsid w:val="00B71648"/>
    <w:rsid w:val="00B73CAE"/>
    <w:rsid w:val="00B74982"/>
    <w:rsid w:val="00B75BCF"/>
    <w:rsid w:val="00B765F9"/>
    <w:rsid w:val="00B76A05"/>
    <w:rsid w:val="00B77CA5"/>
    <w:rsid w:val="00B80D50"/>
    <w:rsid w:val="00B817BC"/>
    <w:rsid w:val="00B82BB1"/>
    <w:rsid w:val="00B82F9F"/>
    <w:rsid w:val="00B84885"/>
    <w:rsid w:val="00B856B6"/>
    <w:rsid w:val="00B86BC9"/>
    <w:rsid w:val="00B87432"/>
    <w:rsid w:val="00B87CA4"/>
    <w:rsid w:val="00B87E71"/>
    <w:rsid w:val="00B9024C"/>
    <w:rsid w:val="00B90A88"/>
    <w:rsid w:val="00B93379"/>
    <w:rsid w:val="00B93460"/>
    <w:rsid w:val="00B9513C"/>
    <w:rsid w:val="00B9519F"/>
    <w:rsid w:val="00B95F7A"/>
    <w:rsid w:val="00B975A0"/>
    <w:rsid w:val="00B9768A"/>
    <w:rsid w:val="00B97877"/>
    <w:rsid w:val="00B97BFF"/>
    <w:rsid w:val="00BA04DF"/>
    <w:rsid w:val="00BA05D6"/>
    <w:rsid w:val="00BA0A8E"/>
    <w:rsid w:val="00BA19B6"/>
    <w:rsid w:val="00BA2985"/>
    <w:rsid w:val="00BA2B56"/>
    <w:rsid w:val="00BA2FAD"/>
    <w:rsid w:val="00BA3B81"/>
    <w:rsid w:val="00BA51DE"/>
    <w:rsid w:val="00BA62B8"/>
    <w:rsid w:val="00BA64F9"/>
    <w:rsid w:val="00BA73CD"/>
    <w:rsid w:val="00BB1423"/>
    <w:rsid w:val="00BB17CE"/>
    <w:rsid w:val="00BB1B02"/>
    <w:rsid w:val="00BB27DE"/>
    <w:rsid w:val="00BB4908"/>
    <w:rsid w:val="00BB4F84"/>
    <w:rsid w:val="00BB50D2"/>
    <w:rsid w:val="00BB548E"/>
    <w:rsid w:val="00BB6175"/>
    <w:rsid w:val="00BB7227"/>
    <w:rsid w:val="00BB74CB"/>
    <w:rsid w:val="00BB7A0D"/>
    <w:rsid w:val="00BC0614"/>
    <w:rsid w:val="00BC0AB7"/>
    <w:rsid w:val="00BC1E8F"/>
    <w:rsid w:val="00BC230E"/>
    <w:rsid w:val="00BC2421"/>
    <w:rsid w:val="00BC2860"/>
    <w:rsid w:val="00BC2E21"/>
    <w:rsid w:val="00BC359A"/>
    <w:rsid w:val="00BC4D1F"/>
    <w:rsid w:val="00BC5624"/>
    <w:rsid w:val="00BC64E2"/>
    <w:rsid w:val="00BC684C"/>
    <w:rsid w:val="00BC6D3C"/>
    <w:rsid w:val="00BD0214"/>
    <w:rsid w:val="00BD0CC7"/>
    <w:rsid w:val="00BD14D0"/>
    <w:rsid w:val="00BD17B7"/>
    <w:rsid w:val="00BD1B99"/>
    <w:rsid w:val="00BD3916"/>
    <w:rsid w:val="00BD492F"/>
    <w:rsid w:val="00BD60BC"/>
    <w:rsid w:val="00BD6287"/>
    <w:rsid w:val="00BD652C"/>
    <w:rsid w:val="00BD6788"/>
    <w:rsid w:val="00BD69CE"/>
    <w:rsid w:val="00BE05F8"/>
    <w:rsid w:val="00BE1BC3"/>
    <w:rsid w:val="00BE2D74"/>
    <w:rsid w:val="00BE302E"/>
    <w:rsid w:val="00BE330B"/>
    <w:rsid w:val="00BE4E68"/>
    <w:rsid w:val="00BE673D"/>
    <w:rsid w:val="00BE6C16"/>
    <w:rsid w:val="00BE74A5"/>
    <w:rsid w:val="00BF2AD7"/>
    <w:rsid w:val="00BF326D"/>
    <w:rsid w:val="00BF349F"/>
    <w:rsid w:val="00BF65E8"/>
    <w:rsid w:val="00BF7166"/>
    <w:rsid w:val="00BF72B8"/>
    <w:rsid w:val="00BF75BF"/>
    <w:rsid w:val="00BF7C05"/>
    <w:rsid w:val="00BF7EEF"/>
    <w:rsid w:val="00C00566"/>
    <w:rsid w:val="00C019C7"/>
    <w:rsid w:val="00C020DB"/>
    <w:rsid w:val="00C0244F"/>
    <w:rsid w:val="00C02C6E"/>
    <w:rsid w:val="00C02ECB"/>
    <w:rsid w:val="00C0482C"/>
    <w:rsid w:val="00C04F73"/>
    <w:rsid w:val="00C053E4"/>
    <w:rsid w:val="00C057A4"/>
    <w:rsid w:val="00C05FD7"/>
    <w:rsid w:val="00C0611B"/>
    <w:rsid w:val="00C06311"/>
    <w:rsid w:val="00C06692"/>
    <w:rsid w:val="00C0676C"/>
    <w:rsid w:val="00C070A5"/>
    <w:rsid w:val="00C0753D"/>
    <w:rsid w:val="00C07550"/>
    <w:rsid w:val="00C07F3F"/>
    <w:rsid w:val="00C1018D"/>
    <w:rsid w:val="00C1056F"/>
    <w:rsid w:val="00C11075"/>
    <w:rsid w:val="00C1142F"/>
    <w:rsid w:val="00C11DE3"/>
    <w:rsid w:val="00C14583"/>
    <w:rsid w:val="00C14D96"/>
    <w:rsid w:val="00C151B2"/>
    <w:rsid w:val="00C160A0"/>
    <w:rsid w:val="00C17346"/>
    <w:rsid w:val="00C17635"/>
    <w:rsid w:val="00C179A7"/>
    <w:rsid w:val="00C17A6B"/>
    <w:rsid w:val="00C17D37"/>
    <w:rsid w:val="00C17F7D"/>
    <w:rsid w:val="00C207C1"/>
    <w:rsid w:val="00C20F54"/>
    <w:rsid w:val="00C21C0B"/>
    <w:rsid w:val="00C22451"/>
    <w:rsid w:val="00C22D39"/>
    <w:rsid w:val="00C22E7A"/>
    <w:rsid w:val="00C24815"/>
    <w:rsid w:val="00C2531B"/>
    <w:rsid w:val="00C25FB3"/>
    <w:rsid w:val="00C268D7"/>
    <w:rsid w:val="00C2711A"/>
    <w:rsid w:val="00C2772F"/>
    <w:rsid w:val="00C27A9D"/>
    <w:rsid w:val="00C30433"/>
    <w:rsid w:val="00C30541"/>
    <w:rsid w:val="00C3077C"/>
    <w:rsid w:val="00C31155"/>
    <w:rsid w:val="00C317EB"/>
    <w:rsid w:val="00C322B9"/>
    <w:rsid w:val="00C32EF5"/>
    <w:rsid w:val="00C332B0"/>
    <w:rsid w:val="00C33709"/>
    <w:rsid w:val="00C33A28"/>
    <w:rsid w:val="00C33F94"/>
    <w:rsid w:val="00C34B48"/>
    <w:rsid w:val="00C34D3F"/>
    <w:rsid w:val="00C3573A"/>
    <w:rsid w:val="00C35FA4"/>
    <w:rsid w:val="00C363F1"/>
    <w:rsid w:val="00C3767D"/>
    <w:rsid w:val="00C37970"/>
    <w:rsid w:val="00C4029E"/>
    <w:rsid w:val="00C40B8B"/>
    <w:rsid w:val="00C40C5C"/>
    <w:rsid w:val="00C41612"/>
    <w:rsid w:val="00C41E4D"/>
    <w:rsid w:val="00C4209C"/>
    <w:rsid w:val="00C42DB0"/>
    <w:rsid w:val="00C433D2"/>
    <w:rsid w:val="00C43A53"/>
    <w:rsid w:val="00C441EF"/>
    <w:rsid w:val="00C46621"/>
    <w:rsid w:val="00C47C1A"/>
    <w:rsid w:val="00C47C4F"/>
    <w:rsid w:val="00C505AA"/>
    <w:rsid w:val="00C505CB"/>
    <w:rsid w:val="00C506A9"/>
    <w:rsid w:val="00C51E3F"/>
    <w:rsid w:val="00C5296E"/>
    <w:rsid w:val="00C5423A"/>
    <w:rsid w:val="00C542B6"/>
    <w:rsid w:val="00C54481"/>
    <w:rsid w:val="00C55D18"/>
    <w:rsid w:val="00C55FA8"/>
    <w:rsid w:val="00C56658"/>
    <w:rsid w:val="00C56729"/>
    <w:rsid w:val="00C56BC7"/>
    <w:rsid w:val="00C57D76"/>
    <w:rsid w:val="00C62C5D"/>
    <w:rsid w:val="00C62CDE"/>
    <w:rsid w:val="00C63EE0"/>
    <w:rsid w:val="00C64ABC"/>
    <w:rsid w:val="00C65314"/>
    <w:rsid w:val="00C65853"/>
    <w:rsid w:val="00C6657C"/>
    <w:rsid w:val="00C667B8"/>
    <w:rsid w:val="00C704A5"/>
    <w:rsid w:val="00C719A1"/>
    <w:rsid w:val="00C72400"/>
    <w:rsid w:val="00C72962"/>
    <w:rsid w:val="00C729FB"/>
    <w:rsid w:val="00C72D31"/>
    <w:rsid w:val="00C733ED"/>
    <w:rsid w:val="00C73622"/>
    <w:rsid w:val="00C73A90"/>
    <w:rsid w:val="00C73BE2"/>
    <w:rsid w:val="00C73F56"/>
    <w:rsid w:val="00C73FB9"/>
    <w:rsid w:val="00C74D55"/>
    <w:rsid w:val="00C7561D"/>
    <w:rsid w:val="00C756C5"/>
    <w:rsid w:val="00C8005F"/>
    <w:rsid w:val="00C800A2"/>
    <w:rsid w:val="00C8087B"/>
    <w:rsid w:val="00C8096E"/>
    <w:rsid w:val="00C81FF9"/>
    <w:rsid w:val="00C85635"/>
    <w:rsid w:val="00C87769"/>
    <w:rsid w:val="00C91F83"/>
    <w:rsid w:val="00C921EB"/>
    <w:rsid w:val="00C92613"/>
    <w:rsid w:val="00C93104"/>
    <w:rsid w:val="00C932EB"/>
    <w:rsid w:val="00C939E5"/>
    <w:rsid w:val="00C94B1D"/>
    <w:rsid w:val="00C94FF8"/>
    <w:rsid w:val="00C9670D"/>
    <w:rsid w:val="00C9672A"/>
    <w:rsid w:val="00C96BB6"/>
    <w:rsid w:val="00C97D9E"/>
    <w:rsid w:val="00C97F36"/>
    <w:rsid w:val="00CA0565"/>
    <w:rsid w:val="00CA0B1F"/>
    <w:rsid w:val="00CA0F2A"/>
    <w:rsid w:val="00CA19CA"/>
    <w:rsid w:val="00CA1E59"/>
    <w:rsid w:val="00CA2D2C"/>
    <w:rsid w:val="00CA3237"/>
    <w:rsid w:val="00CA3AFA"/>
    <w:rsid w:val="00CA3D64"/>
    <w:rsid w:val="00CA4D85"/>
    <w:rsid w:val="00CA5989"/>
    <w:rsid w:val="00CA5AAF"/>
    <w:rsid w:val="00CA7070"/>
    <w:rsid w:val="00CA767A"/>
    <w:rsid w:val="00CA7C1D"/>
    <w:rsid w:val="00CB01E1"/>
    <w:rsid w:val="00CB0827"/>
    <w:rsid w:val="00CB0F94"/>
    <w:rsid w:val="00CB1BA2"/>
    <w:rsid w:val="00CB231F"/>
    <w:rsid w:val="00CB23D2"/>
    <w:rsid w:val="00CB2764"/>
    <w:rsid w:val="00CB2FAE"/>
    <w:rsid w:val="00CB41A0"/>
    <w:rsid w:val="00CB41B3"/>
    <w:rsid w:val="00CB56AD"/>
    <w:rsid w:val="00CB6D83"/>
    <w:rsid w:val="00CB6DEA"/>
    <w:rsid w:val="00CB75F5"/>
    <w:rsid w:val="00CB77B3"/>
    <w:rsid w:val="00CB7B85"/>
    <w:rsid w:val="00CB7DC2"/>
    <w:rsid w:val="00CC0F8A"/>
    <w:rsid w:val="00CC117E"/>
    <w:rsid w:val="00CC1610"/>
    <w:rsid w:val="00CC194E"/>
    <w:rsid w:val="00CC25DA"/>
    <w:rsid w:val="00CC2B19"/>
    <w:rsid w:val="00CC2D7F"/>
    <w:rsid w:val="00CC3E19"/>
    <w:rsid w:val="00CC3E25"/>
    <w:rsid w:val="00CC505C"/>
    <w:rsid w:val="00CC54F4"/>
    <w:rsid w:val="00CC633C"/>
    <w:rsid w:val="00CC65FC"/>
    <w:rsid w:val="00CC72DA"/>
    <w:rsid w:val="00CC7A4B"/>
    <w:rsid w:val="00CD13A2"/>
    <w:rsid w:val="00CD1CEC"/>
    <w:rsid w:val="00CD2BD5"/>
    <w:rsid w:val="00CD3343"/>
    <w:rsid w:val="00CD3390"/>
    <w:rsid w:val="00CD3B33"/>
    <w:rsid w:val="00CD3F5D"/>
    <w:rsid w:val="00CD472C"/>
    <w:rsid w:val="00CD57CD"/>
    <w:rsid w:val="00CD583B"/>
    <w:rsid w:val="00CD60C8"/>
    <w:rsid w:val="00CD63BB"/>
    <w:rsid w:val="00CE2133"/>
    <w:rsid w:val="00CE2427"/>
    <w:rsid w:val="00CE2460"/>
    <w:rsid w:val="00CE41AC"/>
    <w:rsid w:val="00CE4790"/>
    <w:rsid w:val="00CE50F8"/>
    <w:rsid w:val="00CE6005"/>
    <w:rsid w:val="00CE6BF7"/>
    <w:rsid w:val="00CE701F"/>
    <w:rsid w:val="00CF0018"/>
    <w:rsid w:val="00CF069C"/>
    <w:rsid w:val="00CF2E6D"/>
    <w:rsid w:val="00CF2F1B"/>
    <w:rsid w:val="00CF3453"/>
    <w:rsid w:val="00CF3E2C"/>
    <w:rsid w:val="00CF471B"/>
    <w:rsid w:val="00CF6693"/>
    <w:rsid w:val="00CF7474"/>
    <w:rsid w:val="00CF78B6"/>
    <w:rsid w:val="00CF7A9E"/>
    <w:rsid w:val="00D005F2"/>
    <w:rsid w:val="00D0098F"/>
    <w:rsid w:val="00D03114"/>
    <w:rsid w:val="00D03527"/>
    <w:rsid w:val="00D036F9"/>
    <w:rsid w:val="00D03D6D"/>
    <w:rsid w:val="00D05D13"/>
    <w:rsid w:val="00D06027"/>
    <w:rsid w:val="00D066D3"/>
    <w:rsid w:val="00D06BF4"/>
    <w:rsid w:val="00D078F2"/>
    <w:rsid w:val="00D07AC9"/>
    <w:rsid w:val="00D1049A"/>
    <w:rsid w:val="00D10936"/>
    <w:rsid w:val="00D11627"/>
    <w:rsid w:val="00D11CDB"/>
    <w:rsid w:val="00D12511"/>
    <w:rsid w:val="00D12A80"/>
    <w:rsid w:val="00D12B26"/>
    <w:rsid w:val="00D12F05"/>
    <w:rsid w:val="00D140C3"/>
    <w:rsid w:val="00D148CA"/>
    <w:rsid w:val="00D16CED"/>
    <w:rsid w:val="00D16EB9"/>
    <w:rsid w:val="00D176BC"/>
    <w:rsid w:val="00D17A4A"/>
    <w:rsid w:val="00D20536"/>
    <w:rsid w:val="00D20B45"/>
    <w:rsid w:val="00D20F1A"/>
    <w:rsid w:val="00D21584"/>
    <w:rsid w:val="00D21BEA"/>
    <w:rsid w:val="00D239A1"/>
    <w:rsid w:val="00D24016"/>
    <w:rsid w:val="00D24641"/>
    <w:rsid w:val="00D24DE0"/>
    <w:rsid w:val="00D2629B"/>
    <w:rsid w:val="00D26B40"/>
    <w:rsid w:val="00D27112"/>
    <w:rsid w:val="00D272C4"/>
    <w:rsid w:val="00D27479"/>
    <w:rsid w:val="00D27BB8"/>
    <w:rsid w:val="00D30D65"/>
    <w:rsid w:val="00D3117A"/>
    <w:rsid w:val="00D31383"/>
    <w:rsid w:val="00D31519"/>
    <w:rsid w:val="00D3157F"/>
    <w:rsid w:val="00D316FE"/>
    <w:rsid w:val="00D31FAC"/>
    <w:rsid w:val="00D320D1"/>
    <w:rsid w:val="00D32F42"/>
    <w:rsid w:val="00D33316"/>
    <w:rsid w:val="00D341F3"/>
    <w:rsid w:val="00D40FA2"/>
    <w:rsid w:val="00D41436"/>
    <w:rsid w:val="00D415BE"/>
    <w:rsid w:val="00D4362D"/>
    <w:rsid w:val="00D447D5"/>
    <w:rsid w:val="00D44FFB"/>
    <w:rsid w:val="00D500F6"/>
    <w:rsid w:val="00D511FC"/>
    <w:rsid w:val="00D518B3"/>
    <w:rsid w:val="00D51B6B"/>
    <w:rsid w:val="00D51ECE"/>
    <w:rsid w:val="00D52C6D"/>
    <w:rsid w:val="00D5367F"/>
    <w:rsid w:val="00D53C4F"/>
    <w:rsid w:val="00D55626"/>
    <w:rsid w:val="00D55746"/>
    <w:rsid w:val="00D559C2"/>
    <w:rsid w:val="00D566F0"/>
    <w:rsid w:val="00D5687F"/>
    <w:rsid w:val="00D569AD"/>
    <w:rsid w:val="00D56EAE"/>
    <w:rsid w:val="00D601FD"/>
    <w:rsid w:val="00D60F26"/>
    <w:rsid w:val="00D61E63"/>
    <w:rsid w:val="00D62AF5"/>
    <w:rsid w:val="00D63021"/>
    <w:rsid w:val="00D63708"/>
    <w:rsid w:val="00D6375D"/>
    <w:rsid w:val="00D642AA"/>
    <w:rsid w:val="00D6567F"/>
    <w:rsid w:val="00D65CB9"/>
    <w:rsid w:val="00D65E34"/>
    <w:rsid w:val="00D67B91"/>
    <w:rsid w:val="00D7044B"/>
    <w:rsid w:val="00D70482"/>
    <w:rsid w:val="00D70817"/>
    <w:rsid w:val="00D709B3"/>
    <w:rsid w:val="00D74ACA"/>
    <w:rsid w:val="00D74ED2"/>
    <w:rsid w:val="00D74F0A"/>
    <w:rsid w:val="00D7568F"/>
    <w:rsid w:val="00D75DFD"/>
    <w:rsid w:val="00D77BD0"/>
    <w:rsid w:val="00D817B1"/>
    <w:rsid w:val="00D83214"/>
    <w:rsid w:val="00D83929"/>
    <w:rsid w:val="00D83BDB"/>
    <w:rsid w:val="00D84A33"/>
    <w:rsid w:val="00D84C93"/>
    <w:rsid w:val="00D84EF5"/>
    <w:rsid w:val="00D8531E"/>
    <w:rsid w:val="00D8629F"/>
    <w:rsid w:val="00D867A0"/>
    <w:rsid w:val="00D868CA"/>
    <w:rsid w:val="00D906E5"/>
    <w:rsid w:val="00D90AF1"/>
    <w:rsid w:val="00D90E0C"/>
    <w:rsid w:val="00D92E7A"/>
    <w:rsid w:val="00D934F0"/>
    <w:rsid w:val="00D94A39"/>
    <w:rsid w:val="00D94AD0"/>
    <w:rsid w:val="00D94FFD"/>
    <w:rsid w:val="00D96D07"/>
    <w:rsid w:val="00D97013"/>
    <w:rsid w:val="00D9773F"/>
    <w:rsid w:val="00DA0987"/>
    <w:rsid w:val="00DA09A2"/>
    <w:rsid w:val="00DA0CCE"/>
    <w:rsid w:val="00DA306D"/>
    <w:rsid w:val="00DA391E"/>
    <w:rsid w:val="00DA3CF1"/>
    <w:rsid w:val="00DA45B3"/>
    <w:rsid w:val="00DA5BC3"/>
    <w:rsid w:val="00DA5CD4"/>
    <w:rsid w:val="00DA74B8"/>
    <w:rsid w:val="00DB00A0"/>
    <w:rsid w:val="00DB1869"/>
    <w:rsid w:val="00DB189C"/>
    <w:rsid w:val="00DB1DF9"/>
    <w:rsid w:val="00DB2B8D"/>
    <w:rsid w:val="00DB3B92"/>
    <w:rsid w:val="00DB3D95"/>
    <w:rsid w:val="00DB455B"/>
    <w:rsid w:val="00DB46A0"/>
    <w:rsid w:val="00DB478D"/>
    <w:rsid w:val="00DB576C"/>
    <w:rsid w:val="00DB5888"/>
    <w:rsid w:val="00DB5DB9"/>
    <w:rsid w:val="00DB5DD5"/>
    <w:rsid w:val="00DB6CD5"/>
    <w:rsid w:val="00DC107E"/>
    <w:rsid w:val="00DC1A43"/>
    <w:rsid w:val="00DC2F9A"/>
    <w:rsid w:val="00DC35D9"/>
    <w:rsid w:val="00DC3842"/>
    <w:rsid w:val="00DC42DD"/>
    <w:rsid w:val="00DC5595"/>
    <w:rsid w:val="00DC56D4"/>
    <w:rsid w:val="00DC76CE"/>
    <w:rsid w:val="00DC783C"/>
    <w:rsid w:val="00DD0559"/>
    <w:rsid w:val="00DD06B9"/>
    <w:rsid w:val="00DD3865"/>
    <w:rsid w:val="00DD40E8"/>
    <w:rsid w:val="00DD4246"/>
    <w:rsid w:val="00DD4594"/>
    <w:rsid w:val="00DD60DD"/>
    <w:rsid w:val="00DD661E"/>
    <w:rsid w:val="00DD7175"/>
    <w:rsid w:val="00DD7666"/>
    <w:rsid w:val="00DD775B"/>
    <w:rsid w:val="00DD7D6D"/>
    <w:rsid w:val="00DD7EFF"/>
    <w:rsid w:val="00DE057A"/>
    <w:rsid w:val="00DE145B"/>
    <w:rsid w:val="00DE1681"/>
    <w:rsid w:val="00DE25E2"/>
    <w:rsid w:val="00DE2688"/>
    <w:rsid w:val="00DE2A89"/>
    <w:rsid w:val="00DE384A"/>
    <w:rsid w:val="00DE3F10"/>
    <w:rsid w:val="00DE5A1E"/>
    <w:rsid w:val="00DE5DCB"/>
    <w:rsid w:val="00DE5F24"/>
    <w:rsid w:val="00DE76D2"/>
    <w:rsid w:val="00DE7864"/>
    <w:rsid w:val="00DF0959"/>
    <w:rsid w:val="00DF0FAB"/>
    <w:rsid w:val="00DF19F9"/>
    <w:rsid w:val="00DF1A36"/>
    <w:rsid w:val="00DF2E8E"/>
    <w:rsid w:val="00DF3AB3"/>
    <w:rsid w:val="00DF4B3F"/>
    <w:rsid w:val="00DF5170"/>
    <w:rsid w:val="00DF5B12"/>
    <w:rsid w:val="00DF5C6F"/>
    <w:rsid w:val="00DF5F66"/>
    <w:rsid w:val="00DF6249"/>
    <w:rsid w:val="00E0097C"/>
    <w:rsid w:val="00E016DD"/>
    <w:rsid w:val="00E03CDE"/>
    <w:rsid w:val="00E05893"/>
    <w:rsid w:val="00E05B05"/>
    <w:rsid w:val="00E05BA7"/>
    <w:rsid w:val="00E06292"/>
    <w:rsid w:val="00E06A94"/>
    <w:rsid w:val="00E10CD3"/>
    <w:rsid w:val="00E10F7F"/>
    <w:rsid w:val="00E10FFD"/>
    <w:rsid w:val="00E11879"/>
    <w:rsid w:val="00E11F2E"/>
    <w:rsid w:val="00E1262F"/>
    <w:rsid w:val="00E12877"/>
    <w:rsid w:val="00E128C9"/>
    <w:rsid w:val="00E1393C"/>
    <w:rsid w:val="00E1531F"/>
    <w:rsid w:val="00E1752F"/>
    <w:rsid w:val="00E2032C"/>
    <w:rsid w:val="00E2108C"/>
    <w:rsid w:val="00E21974"/>
    <w:rsid w:val="00E2331D"/>
    <w:rsid w:val="00E23BE0"/>
    <w:rsid w:val="00E24033"/>
    <w:rsid w:val="00E24641"/>
    <w:rsid w:val="00E247B8"/>
    <w:rsid w:val="00E24CA1"/>
    <w:rsid w:val="00E25246"/>
    <w:rsid w:val="00E25450"/>
    <w:rsid w:val="00E254F0"/>
    <w:rsid w:val="00E25785"/>
    <w:rsid w:val="00E25A9A"/>
    <w:rsid w:val="00E315A4"/>
    <w:rsid w:val="00E323A9"/>
    <w:rsid w:val="00E326E9"/>
    <w:rsid w:val="00E33429"/>
    <w:rsid w:val="00E3364E"/>
    <w:rsid w:val="00E33CE6"/>
    <w:rsid w:val="00E340F2"/>
    <w:rsid w:val="00E34133"/>
    <w:rsid w:val="00E345CE"/>
    <w:rsid w:val="00E351FD"/>
    <w:rsid w:val="00E3585E"/>
    <w:rsid w:val="00E3663A"/>
    <w:rsid w:val="00E37204"/>
    <w:rsid w:val="00E375E6"/>
    <w:rsid w:val="00E41198"/>
    <w:rsid w:val="00E41437"/>
    <w:rsid w:val="00E42895"/>
    <w:rsid w:val="00E42ED0"/>
    <w:rsid w:val="00E43045"/>
    <w:rsid w:val="00E454BB"/>
    <w:rsid w:val="00E45A20"/>
    <w:rsid w:val="00E461F1"/>
    <w:rsid w:val="00E464F7"/>
    <w:rsid w:val="00E46B84"/>
    <w:rsid w:val="00E46C07"/>
    <w:rsid w:val="00E46D11"/>
    <w:rsid w:val="00E47614"/>
    <w:rsid w:val="00E50311"/>
    <w:rsid w:val="00E51A04"/>
    <w:rsid w:val="00E53941"/>
    <w:rsid w:val="00E549F3"/>
    <w:rsid w:val="00E5648C"/>
    <w:rsid w:val="00E60F73"/>
    <w:rsid w:val="00E61067"/>
    <w:rsid w:val="00E61B25"/>
    <w:rsid w:val="00E61EB7"/>
    <w:rsid w:val="00E63641"/>
    <w:rsid w:val="00E642AA"/>
    <w:rsid w:val="00E652FA"/>
    <w:rsid w:val="00E657EF"/>
    <w:rsid w:val="00E660F6"/>
    <w:rsid w:val="00E66611"/>
    <w:rsid w:val="00E6709A"/>
    <w:rsid w:val="00E674BB"/>
    <w:rsid w:val="00E67B2E"/>
    <w:rsid w:val="00E70455"/>
    <w:rsid w:val="00E70557"/>
    <w:rsid w:val="00E72E38"/>
    <w:rsid w:val="00E736AA"/>
    <w:rsid w:val="00E73A6D"/>
    <w:rsid w:val="00E73B38"/>
    <w:rsid w:val="00E7453B"/>
    <w:rsid w:val="00E74D78"/>
    <w:rsid w:val="00E75043"/>
    <w:rsid w:val="00E76839"/>
    <w:rsid w:val="00E76BBE"/>
    <w:rsid w:val="00E77BF9"/>
    <w:rsid w:val="00E8064F"/>
    <w:rsid w:val="00E80B90"/>
    <w:rsid w:val="00E80CA8"/>
    <w:rsid w:val="00E81EE5"/>
    <w:rsid w:val="00E8271E"/>
    <w:rsid w:val="00E82DDA"/>
    <w:rsid w:val="00E83320"/>
    <w:rsid w:val="00E83388"/>
    <w:rsid w:val="00E83B0B"/>
    <w:rsid w:val="00E83ED7"/>
    <w:rsid w:val="00E85103"/>
    <w:rsid w:val="00E85B88"/>
    <w:rsid w:val="00E86BB2"/>
    <w:rsid w:val="00E875E9"/>
    <w:rsid w:val="00E90212"/>
    <w:rsid w:val="00E927FF"/>
    <w:rsid w:val="00E935DF"/>
    <w:rsid w:val="00E95440"/>
    <w:rsid w:val="00E95472"/>
    <w:rsid w:val="00E97B58"/>
    <w:rsid w:val="00EA0098"/>
    <w:rsid w:val="00EA0E11"/>
    <w:rsid w:val="00EA0F8F"/>
    <w:rsid w:val="00EA1578"/>
    <w:rsid w:val="00EA23E6"/>
    <w:rsid w:val="00EA2489"/>
    <w:rsid w:val="00EA2A7B"/>
    <w:rsid w:val="00EA325C"/>
    <w:rsid w:val="00EA3BC7"/>
    <w:rsid w:val="00EA4354"/>
    <w:rsid w:val="00EA501E"/>
    <w:rsid w:val="00EA6003"/>
    <w:rsid w:val="00EA60F5"/>
    <w:rsid w:val="00EA6631"/>
    <w:rsid w:val="00EA6A33"/>
    <w:rsid w:val="00EA7767"/>
    <w:rsid w:val="00EB0AC4"/>
    <w:rsid w:val="00EB1224"/>
    <w:rsid w:val="00EB42FF"/>
    <w:rsid w:val="00EB5414"/>
    <w:rsid w:val="00EB667B"/>
    <w:rsid w:val="00EB7A03"/>
    <w:rsid w:val="00EB7A59"/>
    <w:rsid w:val="00EC0187"/>
    <w:rsid w:val="00EC0C11"/>
    <w:rsid w:val="00EC19AA"/>
    <w:rsid w:val="00EC2353"/>
    <w:rsid w:val="00EC2E60"/>
    <w:rsid w:val="00EC376E"/>
    <w:rsid w:val="00EC460C"/>
    <w:rsid w:val="00EC4784"/>
    <w:rsid w:val="00EC4FEF"/>
    <w:rsid w:val="00EC55CF"/>
    <w:rsid w:val="00EC5889"/>
    <w:rsid w:val="00EC60D9"/>
    <w:rsid w:val="00EC637C"/>
    <w:rsid w:val="00EC689F"/>
    <w:rsid w:val="00EC6E64"/>
    <w:rsid w:val="00EC749B"/>
    <w:rsid w:val="00EC74D2"/>
    <w:rsid w:val="00EC7666"/>
    <w:rsid w:val="00EC7E4C"/>
    <w:rsid w:val="00EC7F1B"/>
    <w:rsid w:val="00EC7F42"/>
    <w:rsid w:val="00EC7FE5"/>
    <w:rsid w:val="00EC7FEB"/>
    <w:rsid w:val="00ED0013"/>
    <w:rsid w:val="00ED058A"/>
    <w:rsid w:val="00ED0E08"/>
    <w:rsid w:val="00ED2101"/>
    <w:rsid w:val="00ED35C6"/>
    <w:rsid w:val="00ED415D"/>
    <w:rsid w:val="00ED4DC7"/>
    <w:rsid w:val="00ED4FD2"/>
    <w:rsid w:val="00ED6333"/>
    <w:rsid w:val="00ED696F"/>
    <w:rsid w:val="00ED71D0"/>
    <w:rsid w:val="00ED73F1"/>
    <w:rsid w:val="00EE057F"/>
    <w:rsid w:val="00EE0C47"/>
    <w:rsid w:val="00EE23DC"/>
    <w:rsid w:val="00EE2B00"/>
    <w:rsid w:val="00EE2BC4"/>
    <w:rsid w:val="00EE3C08"/>
    <w:rsid w:val="00EE46F5"/>
    <w:rsid w:val="00EE4E67"/>
    <w:rsid w:val="00EE500D"/>
    <w:rsid w:val="00EE52B9"/>
    <w:rsid w:val="00EE536C"/>
    <w:rsid w:val="00EE5678"/>
    <w:rsid w:val="00EE60AC"/>
    <w:rsid w:val="00EE73E7"/>
    <w:rsid w:val="00EE75B7"/>
    <w:rsid w:val="00EE7CB2"/>
    <w:rsid w:val="00EF006C"/>
    <w:rsid w:val="00EF105F"/>
    <w:rsid w:val="00EF3899"/>
    <w:rsid w:val="00EF3C9F"/>
    <w:rsid w:val="00EF51D2"/>
    <w:rsid w:val="00EF6478"/>
    <w:rsid w:val="00EF66F5"/>
    <w:rsid w:val="00EF6A65"/>
    <w:rsid w:val="00F01804"/>
    <w:rsid w:val="00F0234B"/>
    <w:rsid w:val="00F027A2"/>
    <w:rsid w:val="00F03021"/>
    <w:rsid w:val="00F03457"/>
    <w:rsid w:val="00F0368E"/>
    <w:rsid w:val="00F03A02"/>
    <w:rsid w:val="00F03A36"/>
    <w:rsid w:val="00F04614"/>
    <w:rsid w:val="00F0468E"/>
    <w:rsid w:val="00F04CD9"/>
    <w:rsid w:val="00F06576"/>
    <w:rsid w:val="00F0664D"/>
    <w:rsid w:val="00F0728C"/>
    <w:rsid w:val="00F10769"/>
    <w:rsid w:val="00F10B2B"/>
    <w:rsid w:val="00F133DC"/>
    <w:rsid w:val="00F13572"/>
    <w:rsid w:val="00F14832"/>
    <w:rsid w:val="00F14889"/>
    <w:rsid w:val="00F15233"/>
    <w:rsid w:val="00F16B8F"/>
    <w:rsid w:val="00F16CA5"/>
    <w:rsid w:val="00F17796"/>
    <w:rsid w:val="00F2059F"/>
    <w:rsid w:val="00F2297F"/>
    <w:rsid w:val="00F23AE5"/>
    <w:rsid w:val="00F23C00"/>
    <w:rsid w:val="00F23EC8"/>
    <w:rsid w:val="00F2409C"/>
    <w:rsid w:val="00F240D2"/>
    <w:rsid w:val="00F242C3"/>
    <w:rsid w:val="00F24AD2"/>
    <w:rsid w:val="00F24F0A"/>
    <w:rsid w:val="00F2551B"/>
    <w:rsid w:val="00F25BFC"/>
    <w:rsid w:val="00F265B4"/>
    <w:rsid w:val="00F268D5"/>
    <w:rsid w:val="00F26ABA"/>
    <w:rsid w:val="00F26E20"/>
    <w:rsid w:val="00F270A7"/>
    <w:rsid w:val="00F27791"/>
    <w:rsid w:val="00F307D4"/>
    <w:rsid w:val="00F30C11"/>
    <w:rsid w:val="00F31273"/>
    <w:rsid w:val="00F315C3"/>
    <w:rsid w:val="00F31BD8"/>
    <w:rsid w:val="00F31C26"/>
    <w:rsid w:val="00F349F7"/>
    <w:rsid w:val="00F36B69"/>
    <w:rsid w:val="00F371ED"/>
    <w:rsid w:val="00F407BA"/>
    <w:rsid w:val="00F41154"/>
    <w:rsid w:val="00F4147B"/>
    <w:rsid w:val="00F41508"/>
    <w:rsid w:val="00F42900"/>
    <w:rsid w:val="00F42F39"/>
    <w:rsid w:val="00F43A3D"/>
    <w:rsid w:val="00F43D90"/>
    <w:rsid w:val="00F440B2"/>
    <w:rsid w:val="00F44112"/>
    <w:rsid w:val="00F442C7"/>
    <w:rsid w:val="00F442D0"/>
    <w:rsid w:val="00F44560"/>
    <w:rsid w:val="00F4468E"/>
    <w:rsid w:val="00F458C0"/>
    <w:rsid w:val="00F45A94"/>
    <w:rsid w:val="00F4634F"/>
    <w:rsid w:val="00F46898"/>
    <w:rsid w:val="00F46E9B"/>
    <w:rsid w:val="00F47FC9"/>
    <w:rsid w:val="00F50D8D"/>
    <w:rsid w:val="00F513A6"/>
    <w:rsid w:val="00F5143B"/>
    <w:rsid w:val="00F51449"/>
    <w:rsid w:val="00F52118"/>
    <w:rsid w:val="00F52370"/>
    <w:rsid w:val="00F5310D"/>
    <w:rsid w:val="00F533A0"/>
    <w:rsid w:val="00F534ED"/>
    <w:rsid w:val="00F53806"/>
    <w:rsid w:val="00F53997"/>
    <w:rsid w:val="00F53D46"/>
    <w:rsid w:val="00F549CA"/>
    <w:rsid w:val="00F54EB5"/>
    <w:rsid w:val="00F5560C"/>
    <w:rsid w:val="00F56FF7"/>
    <w:rsid w:val="00F57409"/>
    <w:rsid w:val="00F603E3"/>
    <w:rsid w:val="00F60635"/>
    <w:rsid w:val="00F60BB0"/>
    <w:rsid w:val="00F61005"/>
    <w:rsid w:val="00F610E5"/>
    <w:rsid w:val="00F615E0"/>
    <w:rsid w:val="00F616EB"/>
    <w:rsid w:val="00F61D2A"/>
    <w:rsid w:val="00F6247C"/>
    <w:rsid w:val="00F63032"/>
    <w:rsid w:val="00F6321D"/>
    <w:rsid w:val="00F6342A"/>
    <w:rsid w:val="00F63504"/>
    <w:rsid w:val="00F639CE"/>
    <w:rsid w:val="00F64078"/>
    <w:rsid w:val="00F646B1"/>
    <w:rsid w:val="00F64A5A"/>
    <w:rsid w:val="00F65367"/>
    <w:rsid w:val="00F65A27"/>
    <w:rsid w:val="00F65A77"/>
    <w:rsid w:val="00F65EB2"/>
    <w:rsid w:val="00F66693"/>
    <w:rsid w:val="00F669B3"/>
    <w:rsid w:val="00F7054E"/>
    <w:rsid w:val="00F70A84"/>
    <w:rsid w:val="00F71241"/>
    <w:rsid w:val="00F727A9"/>
    <w:rsid w:val="00F734B2"/>
    <w:rsid w:val="00F74215"/>
    <w:rsid w:val="00F74675"/>
    <w:rsid w:val="00F75DE3"/>
    <w:rsid w:val="00F76C08"/>
    <w:rsid w:val="00F801E5"/>
    <w:rsid w:val="00F8088F"/>
    <w:rsid w:val="00F813B3"/>
    <w:rsid w:val="00F814F0"/>
    <w:rsid w:val="00F8165F"/>
    <w:rsid w:val="00F82AE5"/>
    <w:rsid w:val="00F838DF"/>
    <w:rsid w:val="00F8474B"/>
    <w:rsid w:val="00F858D6"/>
    <w:rsid w:val="00F85C39"/>
    <w:rsid w:val="00F85EDA"/>
    <w:rsid w:val="00F864D8"/>
    <w:rsid w:val="00F86A83"/>
    <w:rsid w:val="00F87046"/>
    <w:rsid w:val="00F87362"/>
    <w:rsid w:val="00F90E70"/>
    <w:rsid w:val="00F9171E"/>
    <w:rsid w:val="00F9185D"/>
    <w:rsid w:val="00F92368"/>
    <w:rsid w:val="00F927F7"/>
    <w:rsid w:val="00F941FF"/>
    <w:rsid w:val="00F9495E"/>
    <w:rsid w:val="00F9530F"/>
    <w:rsid w:val="00F9614A"/>
    <w:rsid w:val="00F97991"/>
    <w:rsid w:val="00FA0113"/>
    <w:rsid w:val="00FA0905"/>
    <w:rsid w:val="00FA0D1B"/>
    <w:rsid w:val="00FA140C"/>
    <w:rsid w:val="00FA227E"/>
    <w:rsid w:val="00FA2389"/>
    <w:rsid w:val="00FA23C3"/>
    <w:rsid w:val="00FA2E18"/>
    <w:rsid w:val="00FA4A08"/>
    <w:rsid w:val="00FA515E"/>
    <w:rsid w:val="00FB0074"/>
    <w:rsid w:val="00FB0B0C"/>
    <w:rsid w:val="00FB0C92"/>
    <w:rsid w:val="00FB0FF8"/>
    <w:rsid w:val="00FB2547"/>
    <w:rsid w:val="00FB4260"/>
    <w:rsid w:val="00FB46E2"/>
    <w:rsid w:val="00FB4945"/>
    <w:rsid w:val="00FB4E54"/>
    <w:rsid w:val="00FB4E88"/>
    <w:rsid w:val="00FB6666"/>
    <w:rsid w:val="00FB6EFC"/>
    <w:rsid w:val="00FB7622"/>
    <w:rsid w:val="00FB7D9C"/>
    <w:rsid w:val="00FC0799"/>
    <w:rsid w:val="00FC0959"/>
    <w:rsid w:val="00FC0C4B"/>
    <w:rsid w:val="00FC0E65"/>
    <w:rsid w:val="00FC1169"/>
    <w:rsid w:val="00FC41CE"/>
    <w:rsid w:val="00FC43A3"/>
    <w:rsid w:val="00FC46CF"/>
    <w:rsid w:val="00FC4F04"/>
    <w:rsid w:val="00FC4F80"/>
    <w:rsid w:val="00FC5412"/>
    <w:rsid w:val="00FC5519"/>
    <w:rsid w:val="00FC5E48"/>
    <w:rsid w:val="00FC5F99"/>
    <w:rsid w:val="00FC6EEF"/>
    <w:rsid w:val="00FC7054"/>
    <w:rsid w:val="00FC7613"/>
    <w:rsid w:val="00FC7727"/>
    <w:rsid w:val="00FD02C4"/>
    <w:rsid w:val="00FD1A22"/>
    <w:rsid w:val="00FD1D77"/>
    <w:rsid w:val="00FD24B5"/>
    <w:rsid w:val="00FD24F0"/>
    <w:rsid w:val="00FD37D0"/>
    <w:rsid w:val="00FD4881"/>
    <w:rsid w:val="00FD610D"/>
    <w:rsid w:val="00FD7193"/>
    <w:rsid w:val="00FD72D3"/>
    <w:rsid w:val="00FD74E8"/>
    <w:rsid w:val="00FE0079"/>
    <w:rsid w:val="00FE0EE9"/>
    <w:rsid w:val="00FE14AA"/>
    <w:rsid w:val="00FE15D2"/>
    <w:rsid w:val="00FE2371"/>
    <w:rsid w:val="00FE36E2"/>
    <w:rsid w:val="00FE3759"/>
    <w:rsid w:val="00FE504F"/>
    <w:rsid w:val="00FE5931"/>
    <w:rsid w:val="00FE5C18"/>
    <w:rsid w:val="00FE5E2D"/>
    <w:rsid w:val="00FE6BE7"/>
    <w:rsid w:val="00FF0414"/>
    <w:rsid w:val="00FF0761"/>
    <w:rsid w:val="00FF31CC"/>
    <w:rsid w:val="00FF4C25"/>
    <w:rsid w:val="00FF51BE"/>
    <w:rsid w:val="00FF5654"/>
    <w:rsid w:val="00FF676D"/>
    <w:rsid w:val="00FF6BC8"/>
    <w:rsid w:val="00FF73AD"/>
    <w:rsid w:val="00FF7772"/>
    <w:rsid w:val="00FF79F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B5C4B53"/>
  <w15:docId w15:val="{9C449403-31D8-4CF1-9170-AD0D5891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EC"/>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nhideWhenUsed/>
    <w:rsid w:val="00296255"/>
    <w:pPr>
      <w:tabs>
        <w:tab w:val="center" w:pos="4536"/>
        <w:tab w:val="right" w:pos="9072"/>
      </w:tabs>
      <w:spacing w:after="240"/>
    </w:pPr>
  </w:style>
  <w:style w:type="character" w:customStyle="1" w:styleId="FooterChar">
    <w:name w:val="Footer Char"/>
    <w:basedOn w:val="DefaultParagraphFont"/>
    <w:link w:val="Footer"/>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semiHidden/>
    <w:unhideWhenUsed/>
    <w:rsid w:val="00296255"/>
    <w:rPr>
      <w:sz w:val="16"/>
      <w:szCs w:val="16"/>
    </w:rPr>
  </w:style>
  <w:style w:type="paragraph" w:styleId="CommentText">
    <w:name w:val="annotation text"/>
    <w:basedOn w:val="Normal"/>
    <w:link w:val="CommentTextChar"/>
    <w:unhideWhenUsed/>
    <w:rsid w:val="00296255"/>
    <w:pPr>
      <w:spacing w:after="240"/>
    </w:pPr>
  </w:style>
  <w:style w:type="character" w:customStyle="1" w:styleId="CommentTextChar">
    <w:name w:val="Comment Text Char"/>
    <w:basedOn w:val="DefaultParagraphFont"/>
    <w:link w:val="CommentText"/>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6"/>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8"/>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8"/>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8"/>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8"/>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8"/>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paragraph" w:customStyle="1" w:styleId="Normal2">
    <w:name w:val="Normal2"/>
    <w:rsid w:val="006B3CAF"/>
    <w:pPr>
      <w:numPr>
        <w:numId w:val="13"/>
      </w:numPr>
      <w:tabs>
        <w:tab w:val="left" w:pos="927"/>
      </w:tabs>
      <w:spacing w:after="240" w:line="240" w:lineRule="auto"/>
      <w:jc w:val="both"/>
    </w:pPr>
    <w:rPr>
      <w:rFonts w:ascii="Arial" w:eastAsia="Times New Roman" w:hAnsi="Arial" w:cs="Times New Roman"/>
      <w:szCs w:val="20"/>
      <w:lang w:eastAsia="sl-SI"/>
    </w:rPr>
  </w:style>
  <w:style w:type="table" w:customStyle="1" w:styleId="TableGrid7">
    <w:name w:val="Table Grid7"/>
    <w:basedOn w:val="TableNormal"/>
    <w:next w:val="TableGrid"/>
    <w:uiPriority w:val="39"/>
    <w:rsid w:val="0033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
    <w:name w:val="Telo"/>
    <w:basedOn w:val="BodyText"/>
    <w:link w:val="TeloZnak"/>
    <w:rsid w:val="002F6DA6"/>
    <w:pPr>
      <w:keepLines/>
      <w:widowControl/>
      <w:spacing w:before="240" w:after="0"/>
      <w:ind w:left="0"/>
    </w:pPr>
    <w:rPr>
      <w:rFonts w:cs="Times New Roman"/>
      <w:i/>
      <w:sz w:val="24"/>
      <w:lang w:eastAsia="sl-SI"/>
    </w:rPr>
  </w:style>
  <w:style w:type="character" w:customStyle="1" w:styleId="TeloZnak">
    <w:name w:val="Telo Znak"/>
    <w:link w:val="Telo"/>
    <w:locked/>
    <w:rsid w:val="002F6DA6"/>
    <w:rPr>
      <w:rFonts w:ascii="Times New Roman" w:eastAsia="Times New Roman" w:hAnsi="Times New Roman" w:cs="Times New Roman"/>
      <w:i/>
      <w:sz w:val="24"/>
      <w:szCs w:val="20"/>
      <w:lang w:eastAsia="sl-SI"/>
    </w:rPr>
  </w:style>
  <w:style w:type="table" w:customStyle="1" w:styleId="TableGrid23">
    <w:name w:val="Table Grid23"/>
    <w:basedOn w:val="TableNormal"/>
    <w:next w:val="TableGrid"/>
    <w:uiPriority w:val="39"/>
    <w:rsid w:val="001F5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30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41">
    <w:name w:val="Tabela – mreža741"/>
    <w:basedOn w:val="TableNormal"/>
    <w:next w:val="TableGrid"/>
    <w:uiPriority w:val="59"/>
    <w:rsid w:val="00EB1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EB1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A65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6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63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4">
    <w:name w:val="Tabela – mreža74"/>
    <w:basedOn w:val="TableNormal"/>
    <w:next w:val="TableGrid"/>
    <w:uiPriority w:val="59"/>
    <w:rsid w:val="005F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F2B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607591271">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1332877926">
      <w:bodyDiv w:val="1"/>
      <w:marLeft w:val="0"/>
      <w:marRight w:val="0"/>
      <w:marTop w:val="0"/>
      <w:marBottom w:val="0"/>
      <w:divBdr>
        <w:top w:val="none" w:sz="0" w:space="0" w:color="auto"/>
        <w:left w:val="none" w:sz="0" w:space="0" w:color="auto"/>
        <w:bottom w:val="none" w:sz="0" w:space="0" w:color="auto"/>
        <w:right w:val="none" w:sz="0" w:space="0" w:color="auto"/>
      </w:divBdr>
    </w:div>
    <w:div w:id="1345865119">
      <w:bodyDiv w:val="1"/>
      <w:marLeft w:val="0"/>
      <w:marRight w:val="0"/>
      <w:marTop w:val="0"/>
      <w:marBottom w:val="0"/>
      <w:divBdr>
        <w:top w:val="none" w:sz="0" w:space="0" w:color="auto"/>
        <w:left w:val="none" w:sz="0" w:space="0" w:color="auto"/>
        <w:bottom w:val="none" w:sz="0" w:space="0" w:color="auto"/>
        <w:right w:val="none" w:sz="0" w:space="0" w:color="auto"/>
      </w:divBdr>
    </w:div>
    <w:div w:id="1409426537">
      <w:bodyDiv w:val="1"/>
      <w:marLeft w:val="0"/>
      <w:marRight w:val="0"/>
      <w:marTop w:val="0"/>
      <w:marBottom w:val="0"/>
      <w:divBdr>
        <w:top w:val="none" w:sz="0" w:space="0" w:color="auto"/>
        <w:left w:val="none" w:sz="0" w:space="0" w:color="auto"/>
        <w:bottom w:val="none" w:sz="0" w:space="0" w:color="auto"/>
        <w:right w:val="none" w:sz="0" w:space="0" w:color="auto"/>
      </w:divBdr>
    </w:div>
    <w:div w:id="1429614623">
      <w:bodyDiv w:val="1"/>
      <w:marLeft w:val="0"/>
      <w:marRight w:val="0"/>
      <w:marTop w:val="0"/>
      <w:marBottom w:val="0"/>
      <w:divBdr>
        <w:top w:val="none" w:sz="0" w:space="0" w:color="auto"/>
        <w:left w:val="none" w:sz="0" w:space="0" w:color="auto"/>
        <w:bottom w:val="none" w:sz="0" w:space="0" w:color="auto"/>
        <w:right w:val="none" w:sz="0" w:space="0" w:color="auto"/>
      </w:divBdr>
    </w:div>
    <w:div w:id="1791244825">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70028744">
      <w:bodyDiv w:val="1"/>
      <w:marLeft w:val="0"/>
      <w:marRight w:val="0"/>
      <w:marTop w:val="0"/>
      <w:marBottom w:val="0"/>
      <w:divBdr>
        <w:top w:val="none" w:sz="0" w:space="0" w:color="auto"/>
        <w:left w:val="none" w:sz="0" w:space="0" w:color="auto"/>
        <w:bottom w:val="none" w:sz="0" w:space="0" w:color="auto"/>
        <w:right w:val="none" w:sz="0" w:space="0" w:color="auto"/>
      </w:divBdr>
    </w:div>
    <w:div w:id="19391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98E13-FA9A-4DBB-85C1-884035F40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0</TotalTime>
  <Pages>19</Pages>
  <Words>4022</Words>
  <Characters>22928</Characters>
  <Application>Microsoft Office Word</Application>
  <DocSecurity>0</DocSecurity>
  <Lines>191</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Maja Vehab</cp:lastModifiedBy>
  <cp:revision>3</cp:revision>
  <cp:lastPrinted>2020-10-22T10:23:00Z</cp:lastPrinted>
  <dcterms:created xsi:type="dcterms:W3CDTF">2020-10-22T10:24:00Z</dcterms:created>
  <dcterms:modified xsi:type="dcterms:W3CDTF">2020-10-22T10:24:00Z</dcterms:modified>
</cp:coreProperties>
</file>